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216708B" w:rsidP="45D99318" w:rsidRDefault="20C5B798" w14:paraId="428B4331" w14:textId="4B3D511E">
      <w:pPr>
        <w:spacing w:after="160" w:line="259" w:lineRule="auto"/>
        <w:jc w:val="center"/>
        <w:rPr>
          <w:rFonts w:eastAsia="Arial" w:cs="Arial"/>
          <w:b/>
          <w:bCs/>
          <w:sz w:val="28"/>
          <w:szCs w:val="28"/>
        </w:rPr>
      </w:pPr>
      <w:r w:rsidRPr="45D99318">
        <w:rPr>
          <w:rFonts w:eastAsia="Arial" w:cs="Arial"/>
          <w:b/>
          <w:bCs/>
          <w:sz w:val="28"/>
          <w:szCs w:val="28"/>
        </w:rPr>
        <w:t>Sensory Systems:</w:t>
      </w:r>
    </w:p>
    <w:p w:rsidR="4216708B" w:rsidP="4216708B" w:rsidRDefault="20C5B798" w14:paraId="1BFCDBDD" w14:textId="4FD694DF">
      <w:pPr>
        <w:spacing w:after="160" w:line="259" w:lineRule="auto"/>
        <w:jc w:val="center"/>
        <w:rPr>
          <w:rFonts w:eastAsia="Arial" w:cs="Arial"/>
          <w:b/>
          <w:bCs/>
          <w:sz w:val="28"/>
          <w:szCs w:val="28"/>
        </w:rPr>
      </w:pPr>
      <w:r w:rsidRPr="442D1F10" w:rsidR="20C5B798">
        <w:rPr>
          <w:rFonts w:eastAsia="Arial" w:cs="Arial"/>
          <w:b w:val="1"/>
          <w:bCs w:val="1"/>
          <w:sz w:val="28"/>
          <w:szCs w:val="28"/>
        </w:rPr>
        <w:t>A Classroom Checklist</w:t>
      </w:r>
    </w:p>
    <w:p w:rsidR="4216708B" w:rsidP="45D99318" w:rsidRDefault="052EF78A" w14:paraId="5C1DF591" w14:textId="5020E7C2">
      <w:pPr>
        <w:spacing w:after="160" w:line="259" w:lineRule="auto"/>
        <w:rPr>
          <w:rFonts w:eastAsia="Arial" w:cs="Arial"/>
          <w:b/>
          <w:bCs/>
          <w:color w:val="0084B7"/>
        </w:rPr>
      </w:pPr>
      <w:r w:rsidRPr="45D99318">
        <w:rPr>
          <w:rFonts w:eastAsia="Arial" w:cs="Arial"/>
          <w:b/>
          <w:bCs/>
          <w:color w:val="0084B7"/>
          <w:sz w:val="24"/>
          <w:szCs w:val="24"/>
        </w:rPr>
        <w:t>How to use:</w:t>
      </w:r>
    </w:p>
    <w:p w:rsidR="4216708B" w:rsidP="1A912FA2" w:rsidRDefault="052EF78A" w14:paraId="514578EF" w14:textId="2698E4B1">
      <w:pPr>
        <w:pStyle w:val="ListParagraph"/>
        <w:numPr>
          <w:ilvl w:val="0"/>
          <w:numId w:val="1"/>
        </w:numPr>
        <w:spacing w:after="160" w:line="259" w:lineRule="auto"/>
        <w:rPr>
          <w:rFonts w:eastAsia="Arial" w:cs="Arial"/>
          <w:sz w:val="22"/>
          <w:szCs w:val="22"/>
        </w:rPr>
      </w:pPr>
      <w:r w:rsidRPr="1A912FA2" w:rsidR="052EF78A">
        <w:rPr>
          <w:rFonts w:eastAsia="Arial" w:cs="Arial"/>
          <w:sz w:val="22"/>
          <w:szCs w:val="22"/>
        </w:rPr>
        <w:t>To be used as a universal environmental audit (more specialist support should be accessed via an Occupational Therapist)</w:t>
      </w:r>
      <w:r w:rsidRPr="1A912FA2" w:rsidR="50B29B6D">
        <w:rPr>
          <w:rFonts w:eastAsia="Arial" w:cs="Arial"/>
          <w:sz w:val="22"/>
          <w:szCs w:val="22"/>
        </w:rPr>
        <w:t>. Use in conjunction with the autism friendly classrooms checklist.</w:t>
      </w:r>
    </w:p>
    <w:p w:rsidR="4216708B" w:rsidP="1A912FA2" w:rsidRDefault="052EF78A" w14:paraId="4509807C" w14:textId="020F8DF4">
      <w:pPr>
        <w:pStyle w:val="ListParagraph"/>
        <w:numPr>
          <w:ilvl w:val="0"/>
          <w:numId w:val="1"/>
        </w:numPr>
        <w:spacing w:after="160" w:line="259" w:lineRule="auto"/>
        <w:rPr>
          <w:rFonts w:eastAsia="Arial" w:cs="Arial"/>
          <w:sz w:val="22"/>
          <w:szCs w:val="22"/>
        </w:rPr>
      </w:pPr>
      <w:r w:rsidRPr="1A912FA2" w:rsidR="052EF78A">
        <w:rPr>
          <w:rFonts w:eastAsia="Arial" w:cs="Arial"/>
          <w:sz w:val="22"/>
          <w:szCs w:val="22"/>
        </w:rPr>
        <w:t>Observe the classroom environment to check what is in place</w:t>
      </w:r>
    </w:p>
    <w:p w:rsidR="4216708B" w:rsidP="1A912FA2" w:rsidRDefault="6EC26AE3" w14:paraId="767AD029" w14:textId="5F962D40">
      <w:pPr>
        <w:pStyle w:val="ListParagraph"/>
        <w:numPr>
          <w:ilvl w:val="0"/>
          <w:numId w:val="1"/>
        </w:numPr>
        <w:spacing w:after="160" w:line="259" w:lineRule="auto"/>
        <w:rPr>
          <w:rFonts w:eastAsia="Arial" w:cs="Arial"/>
          <w:sz w:val="22"/>
          <w:szCs w:val="22"/>
        </w:rPr>
      </w:pPr>
      <w:r w:rsidRPr="1A912FA2" w:rsidR="6EC26AE3">
        <w:rPr>
          <w:rFonts w:eastAsia="Arial" w:cs="Arial"/>
          <w:sz w:val="22"/>
          <w:szCs w:val="22"/>
        </w:rPr>
        <w:t>Consider the primary needs of the pupil you are supporting, are there things that are not in place that would be beneficial?</w:t>
      </w:r>
    </w:p>
    <w:p w:rsidR="13F9E219" w:rsidP="1A912FA2" w:rsidRDefault="13F9E219" w14:paraId="0581C5E2" w14:textId="71558425">
      <w:pPr>
        <w:pStyle w:val="ListParagraph"/>
        <w:numPr>
          <w:ilvl w:val="0"/>
          <w:numId w:val="1"/>
        </w:numPr>
        <w:spacing w:after="160" w:line="259" w:lineRule="auto"/>
        <w:rPr>
          <w:rFonts w:eastAsia="Arial" w:cs="Arial"/>
          <w:color w:val="646363"/>
          <w:sz w:val="22"/>
          <w:szCs w:val="22"/>
        </w:rPr>
      </w:pPr>
      <w:r w:rsidRPr="1A912FA2" w:rsidR="13F9E219">
        <w:rPr>
          <w:rFonts w:eastAsia="Arial" w:cs="Arial"/>
          <w:color w:val="646363"/>
          <w:sz w:val="22"/>
          <w:szCs w:val="22"/>
        </w:rPr>
        <w:t>Include the pupil’s voice and views on your plan as much as possible and aim for a person-centred approach.</w:t>
      </w:r>
    </w:p>
    <w:p w:rsidR="4216708B" w:rsidP="1A912FA2" w:rsidRDefault="6EC26AE3" w14:paraId="2AAC928D" w14:textId="5672D51F">
      <w:pPr>
        <w:pStyle w:val="ListParagraph"/>
        <w:numPr>
          <w:ilvl w:val="0"/>
          <w:numId w:val="1"/>
        </w:numPr>
        <w:spacing w:after="160" w:line="259" w:lineRule="auto"/>
        <w:rPr>
          <w:rFonts w:eastAsia="Arial" w:cs="Arial"/>
          <w:sz w:val="22"/>
          <w:szCs w:val="22"/>
        </w:rPr>
      </w:pPr>
      <w:r w:rsidRPr="1A912FA2" w:rsidR="6EC26AE3">
        <w:rPr>
          <w:rFonts w:eastAsia="Arial" w:cs="Arial"/>
          <w:i w:val="1"/>
          <w:iCs w:val="1"/>
          <w:sz w:val="22"/>
          <w:szCs w:val="22"/>
        </w:rPr>
        <w:t xml:space="preserve">Try, </w:t>
      </w:r>
      <w:r w:rsidRPr="1A912FA2" w:rsidR="00AB62F2">
        <w:rPr>
          <w:rFonts w:eastAsia="Arial" w:cs="Arial"/>
          <w:i w:val="1"/>
          <w:iCs w:val="1"/>
          <w:sz w:val="22"/>
          <w:szCs w:val="22"/>
        </w:rPr>
        <w:t>review</w:t>
      </w:r>
      <w:r w:rsidRPr="1A912FA2" w:rsidR="6EC26AE3">
        <w:rPr>
          <w:rFonts w:eastAsia="Arial" w:cs="Arial"/>
          <w:i w:val="1"/>
          <w:iCs w:val="1"/>
          <w:sz w:val="22"/>
          <w:szCs w:val="22"/>
        </w:rPr>
        <w:t xml:space="preserve"> &amp; adjust</w:t>
      </w:r>
      <w:r w:rsidRPr="1A912FA2" w:rsidR="2452408F">
        <w:rPr>
          <w:rFonts w:eastAsia="Arial" w:cs="Arial"/>
          <w:i w:val="1"/>
          <w:iCs w:val="1"/>
          <w:sz w:val="22"/>
          <w:szCs w:val="22"/>
        </w:rPr>
        <w:t xml:space="preserve"> </w:t>
      </w:r>
      <w:r w:rsidRPr="1A912FA2" w:rsidR="2452408F">
        <w:rPr>
          <w:rFonts w:eastAsia="Arial" w:cs="Arial"/>
          <w:sz w:val="22"/>
          <w:szCs w:val="22"/>
        </w:rPr>
        <w:t>with student input</w:t>
      </w:r>
      <w:r w:rsidRPr="1A912FA2" w:rsidR="6EC26AE3">
        <w:rPr>
          <w:rFonts w:eastAsia="Arial" w:cs="Arial"/>
          <w:sz w:val="22"/>
          <w:szCs w:val="22"/>
        </w:rPr>
        <w:t xml:space="preserve">: implement the strategies, </w:t>
      </w:r>
      <w:r w:rsidRPr="1A912FA2" w:rsidR="6EC26AE3">
        <w:rPr>
          <w:rFonts w:eastAsia="Arial" w:cs="Arial"/>
          <w:sz w:val="22"/>
          <w:szCs w:val="22"/>
        </w:rPr>
        <w:t>observe</w:t>
      </w:r>
      <w:r w:rsidRPr="1A912FA2" w:rsidR="6EC26AE3">
        <w:rPr>
          <w:rFonts w:eastAsia="Arial" w:cs="Arial"/>
          <w:sz w:val="22"/>
          <w:szCs w:val="22"/>
        </w:rPr>
        <w:t xml:space="preserve"> their impact, and </w:t>
      </w:r>
      <w:r w:rsidRPr="1A912FA2" w:rsidR="6EC26AE3">
        <w:rPr>
          <w:rFonts w:eastAsia="Arial" w:cs="Arial"/>
          <w:color w:val="646363"/>
          <w:sz w:val="22"/>
          <w:szCs w:val="22"/>
        </w:rPr>
        <w:t>keep</w:t>
      </w:r>
      <w:r w:rsidRPr="1A912FA2" w:rsidR="6EC26AE3">
        <w:rPr>
          <w:rFonts w:eastAsia="Arial" w:cs="Arial"/>
          <w:sz w:val="22"/>
          <w:szCs w:val="22"/>
        </w:rPr>
        <w:t xml:space="preserve">, </w:t>
      </w:r>
      <w:r w:rsidRPr="1A912FA2" w:rsidR="6EC26AE3">
        <w:rPr>
          <w:rFonts w:eastAsia="Arial" w:cs="Arial"/>
          <w:sz w:val="22"/>
          <w:szCs w:val="22"/>
        </w:rPr>
        <w:t>adapt</w:t>
      </w:r>
      <w:r w:rsidRPr="1A912FA2" w:rsidR="6EC26AE3">
        <w:rPr>
          <w:rFonts w:eastAsia="Arial" w:cs="Arial"/>
          <w:sz w:val="22"/>
          <w:szCs w:val="22"/>
        </w:rPr>
        <w:t xml:space="preserve"> or remove based on the impact</w:t>
      </w:r>
      <w:r w:rsidRPr="1A912FA2" w:rsidR="1D0B3F2A">
        <w:rPr>
          <w:rFonts w:eastAsia="Arial" w:cs="Arial"/>
          <w:sz w:val="22"/>
          <w:szCs w:val="22"/>
        </w:rPr>
        <w:t>.</w:t>
      </w:r>
    </w:p>
    <w:tbl>
      <w:tblPr>
        <w:tblStyle w:val="TableGrid"/>
        <w:tblW w:w="96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5790"/>
        <w:gridCol w:w="1515"/>
        <w:gridCol w:w="1110"/>
        <w:gridCol w:w="1185"/>
      </w:tblGrid>
      <w:tr w:rsidR="3623122E" w:rsidTr="1A912FA2" w14:paraId="2BA36C39" w14:textId="77777777">
        <w:trPr>
          <w:trHeight w:val="300"/>
        </w:trPr>
        <w:tc>
          <w:tcPr>
            <w:tcW w:w="579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3623122E" w:rsidRDefault="499842D1" w14:paraId="37535784" w14:textId="58015CEE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4216708B">
              <w:rPr>
                <w:rFonts w:eastAsia="Arial" w:cs="Arial"/>
                <w:b/>
                <w:bCs/>
                <w:color w:val="FFFFFF" w:themeColor="background1"/>
              </w:rPr>
              <w:t>S</w:t>
            </w:r>
            <w:r w:rsidRPr="4216708B" w:rsidR="56112DF8">
              <w:rPr>
                <w:rFonts w:eastAsia="Arial" w:cs="Arial"/>
                <w:b/>
                <w:bCs/>
                <w:color w:val="FFFFFF" w:themeColor="background1"/>
              </w:rPr>
              <w:t xml:space="preserve">ensory System </w:t>
            </w:r>
          </w:p>
        </w:tc>
        <w:tc>
          <w:tcPr>
            <w:tcW w:w="151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499842D1" w14:paraId="6D37DB83" w14:textId="29813AFC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Observed to be in place?</w:t>
            </w:r>
          </w:p>
        </w:tc>
        <w:tc>
          <w:tcPr>
            <w:tcW w:w="111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1A380960" w14:paraId="68F21076" w14:textId="38D3E62E">
            <w:pPr>
              <w:spacing w:after="200" w:line="259" w:lineRule="auto"/>
              <w:rPr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Partially in place</w:t>
            </w:r>
          </w:p>
        </w:tc>
        <w:tc>
          <w:tcPr>
            <w:tcW w:w="118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1A380960" w:rsidP="5A06BB37" w:rsidRDefault="1A380960" w14:paraId="4BBBEEFC" w14:textId="7FB3CE3A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Not yet in place</w:t>
            </w:r>
          </w:p>
        </w:tc>
      </w:tr>
      <w:tr w:rsidR="3623122E" w:rsidTr="1A912FA2" w14:paraId="7EC60822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7BEF437A" w:rsidP="45D99318" w:rsidRDefault="5D7B0B88" w14:paraId="72589C00" w14:textId="5FC11E3B">
            <w:pPr>
              <w:spacing w:after="200" w:line="259" w:lineRule="auto"/>
              <w:rPr>
                <w:rFonts w:eastAsia="Arial" w:cs="Arial"/>
                <w:b/>
                <w:bCs/>
              </w:rPr>
            </w:pPr>
            <w:r w:rsidRPr="45D99318">
              <w:rPr>
                <w:rFonts w:eastAsia="Arial" w:cs="Arial"/>
                <w:b/>
                <w:bCs/>
              </w:rPr>
              <w:t>Visual (sight)</w:t>
            </w:r>
          </w:p>
        </w:tc>
      </w:tr>
      <w:tr w:rsidR="5A06BB37" w:rsidTr="1A912FA2" w14:paraId="277EA768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198A021" w:rsidP="1A52EFA0" w:rsidRDefault="6198A021" w14:paraId="6C3FCC9F" w14:textId="54698C37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Classrooms are clear of clutter</w:t>
            </w:r>
            <w:r w:rsidRPr="1A52EFA0" w:rsidR="068EA33A">
              <w:rPr>
                <w:rFonts w:eastAsia="Arial" w:cs="Arial"/>
              </w:rPr>
              <w:t xml:space="preserve"> with pathways in the classroom easy to navigate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EAAF29" w14:textId="2BD8F35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42D9CF81" w14:textId="100D5FF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B5958B7" w14:textId="24021C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5DE042B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811F558" w:rsidP="5A06BB37" w:rsidRDefault="3F7A69E2" w14:paraId="291DD8C5" w14:textId="4D2B2A0A">
            <w:pPr>
              <w:spacing w:line="259" w:lineRule="auto"/>
              <w:rPr>
                <w:rFonts w:eastAsia="Arial" w:cs="Arial"/>
              </w:rPr>
            </w:pPr>
            <w:r w:rsidRPr="7EB11C7A">
              <w:rPr>
                <w:rFonts w:eastAsia="Arial" w:cs="Arial"/>
              </w:rPr>
              <w:t>Visual wall displays that are present are relevant to current learning</w:t>
            </w:r>
            <w:r w:rsidRPr="7EB11C7A" w:rsidR="678C20E4">
              <w:rPr>
                <w:rFonts w:eastAsia="Arial" w:cs="Arial"/>
              </w:rPr>
              <w:t xml:space="preserve"> with a clear contrast between the background and the material being displayed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81D5C52" w14:textId="20329BF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B092481" w14:textId="46C2F04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273580DF" w14:textId="09643C42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173D2EF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B36F39F" w:rsidP="7EB11C7A" w:rsidRDefault="12946D8E" w14:paraId="6E2F6723" w14:textId="0BFE5226">
            <w:pPr>
              <w:spacing w:line="259" w:lineRule="auto"/>
              <w:rPr>
                <w:rFonts w:eastAsia="Arial" w:cs="Arial"/>
                <w:color w:val="00B050"/>
              </w:rPr>
            </w:pPr>
            <w:r w:rsidRPr="1A912FA2" w:rsidR="079BCD5C">
              <w:rPr>
                <w:rFonts w:eastAsia="Arial" w:cs="Arial"/>
              </w:rPr>
              <w:t>Light is natural without glare, and not bright/white</w:t>
            </w:r>
            <w:r w:rsidRPr="1A912FA2" w:rsidR="6EA4B204">
              <w:rPr>
                <w:rFonts w:eastAsia="Arial" w:cs="Arial"/>
              </w:rPr>
              <w:t>. This to also be considered for use of screens.</w:t>
            </w:r>
            <w:r w:rsidRPr="1A912FA2" w:rsidR="38E0FA13">
              <w:rPr>
                <w:rFonts w:eastAsia="Arial" w:cs="Arial"/>
              </w:rPr>
              <w:t xml:space="preserve"> </w:t>
            </w:r>
            <w:r w:rsidRPr="1A912FA2" w:rsidR="0BD9B738">
              <w:rPr>
                <w:rFonts w:eastAsia="Arial" w:cs="Arial"/>
                <w:color w:val="646363"/>
              </w:rPr>
              <w:t>Adjust</w:t>
            </w:r>
            <w:r w:rsidRPr="1A912FA2" w:rsidR="3BE652EB">
              <w:rPr>
                <w:rFonts w:eastAsia="Arial" w:cs="Arial"/>
                <w:color w:val="646363"/>
              </w:rPr>
              <w:t xml:space="preserve"> the screen brightness </w:t>
            </w:r>
            <w:r w:rsidRPr="1A912FA2" w:rsidR="38E0FA13">
              <w:rPr>
                <w:rFonts w:eastAsia="Arial" w:cs="Arial"/>
                <w:color w:val="646363"/>
              </w:rPr>
              <w:t>and</w:t>
            </w:r>
            <w:r w:rsidRPr="1A912FA2" w:rsidR="61715A5A">
              <w:rPr>
                <w:rFonts w:eastAsia="Arial" w:cs="Arial"/>
                <w:color w:val="646363"/>
              </w:rPr>
              <w:t xml:space="preserve"> use</w:t>
            </w:r>
            <w:r w:rsidRPr="1A912FA2" w:rsidR="38E0FA13">
              <w:rPr>
                <w:rFonts w:eastAsia="Arial" w:cs="Arial"/>
                <w:color w:val="646363"/>
              </w:rPr>
              <w:t xml:space="preserve"> dimm</w:t>
            </w:r>
            <w:r w:rsidRPr="1A912FA2" w:rsidR="251BD2D1">
              <w:rPr>
                <w:rFonts w:eastAsia="Arial" w:cs="Arial"/>
                <w:color w:val="646363"/>
              </w:rPr>
              <w:t>able</w:t>
            </w:r>
            <w:r w:rsidRPr="1A912FA2" w:rsidR="38E0FA13">
              <w:rPr>
                <w:rFonts w:eastAsia="Arial" w:cs="Arial"/>
                <w:color w:val="646363"/>
              </w:rPr>
              <w:t xml:space="preserve"> lights where possible</w:t>
            </w:r>
            <w:r w:rsidRPr="1A912FA2" w:rsidR="78FE8840">
              <w:rPr>
                <w:rFonts w:eastAsia="Arial" w:cs="Arial"/>
                <w:color w:val="646363"/>
              </w:rPr>
              <w:t>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7383D6" w14:textId="2DDBC0A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A09550B" w14:textId="758798B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3B13248A" w14:textId="5B7395D7">
            <w:pPr>
              <w:spacing w:line="259" w:lineRule="auto"/>
              <w:rPr>
                <w:rFonts w:eastAsia="Arial" w:cs="Arial"/>
              </w:rPr>
            </w:pPr>
          </w:p>
        </w:tc>
      </w:tr>
      <w:tr w:rsidR="4216708B" w:rsidTr="1A912FA2" w14:paraId="0B94574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C39761B" w:rsidP="4216708B" w:rsidRDefault="1BF959B0" w14:paraId="7642DFAA" w14:textId="267E2DDE">
            <w:pPr>
              <w:spacing w:line="259" w:lineRule="auto"/>
              <w:rPr>
                <w:rFonts w:eastAsia="Arial" w:cs="Arial"/>
              </w:rPr>
            </w:pPr>
            <w:r w:rsidRPr="7EB11C7A">
              <w:rPr>
                <w:rFonts w:eastAsia="Arial" w:cs="Arial"/>
              </w:rPr>
              <w:t>Visual schedules/cues are used throughout learnin</w:t>
            </w:r>
            <w:r w:rsidRPr="7EB11C7A" w:rsidR="382585B3">
              <w:rPr>
                <w:rFonts w:eastAsia="Arial" w:cs="Arial"/>
              </w:rPr>
              <w:t>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216708B" w:rsidP="4216708B" w:rsidRDefault="4216708B" w14:paraId="0CFB46A2" w14:textId="4C03393F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216708B" w:rsidP="4216708B" w:rsidRDefault="4216708B" w14:paraId="30B1356E" w14:textId="58C74E1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216708B" w:rsidP="4216708B" w:rsidRDefault="4216708B" w14:paraId="0B89207B" w14:textId="57E925DC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5D8B7658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5D99318" w:rsidP="45D99318" w:rsidRDefault="45D99318" w14:paraId="521E44F5" w14:textId="77964CA4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  <w:p w:rsidR="474859E6" w:rsidP="4216708B" w:rsidRDefault="6A24CC2F" w14:paraId="3083D2CE" w14:textId="2B8FD2A2">
            <w:pPr>
              <w:spacing w:line="259" w:lineRule="auto"/>
            </w:pPr>
            <w:r w:rsidRPr="4216708B">
              <w:rPr>
                <w:rFonts w:eastAsia="Arial" w:cs="Arial"/>
                <w:b/>
                <w:bCs/>
              </w:rPr>
              <w:t xml:space="preserve">Auditory (hearing) </w:t>
            </w:r>
          </w:p>
          <w:p w:rsidR="474859E6" w:rsidP="5A06BB37" w:rsidRDefault="474859E6" w14:paraId="588870CC" w14:textId="3EE1C2AE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</w:tc>
      </w:tr>
      <w:tr w:rsidR="5A06BB37" w:rsidTr="1A912FA2" w14:paraId="78A07B8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4216708B" w:rsidRDefault="6A24CC2F" w14:paraId="55B33DD2" w14:textId="483AE6BB">
            <w:pPr>
              <w:spacing w:line="259" w:lineRule="auto"/>
              <w:rPr>
                <w:rFonts w:eastAsia="Arial" w:cs="Arial"/>
              </w:rPr>
            </w:pPr>
            <w:r w:rsidRPr="4216708B">
              <w:rPr>
                <w:rFonts w:eastAsia="Arial" w:cs="Arial"/>
              </w:rPr>
              <w:t>Quiet zones or times available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78B873E2" w14:textId="750AD38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780E744" w14:textId="0BDBBFB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72AD79A" w14:textId="77B06B62">
            <w:pPr>
              <w:spacing w:line="259" w:lineRule="auto"/>
              <w:rPr>
                <w:rFonts w:eastAsia="Arial" w:cs="Arial"/>
              </w:rPr>
            </w:pPr>
          </w:p>
        </w:tc>
      </w:tr>
      <w:tr w:rsidR="4216708B" w:rsidTr="1A912FA2" w14:paraId="3E8C66A2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A24CC2F" w:rsidP="4216708B" w:rsidRDefault="6A24CC2F" w14:paraId="0F45E5C3" w14:textId="0580BC9A">
            <w:pPr>
              <w:spacing w:line="259" w:lineRule="auto"/>
              <w:rPr>
                <w:rFonts w:eastAsia="Arial" w:cs="Arial"/>
              </w:rPr>
            </w:pPr>
            <w:r w:rsidRPr="4216708B">
              <w:rPr>
                <w:rFonts w:eastAsia="Arial" w:cs="Arial"/>
              </w:rPr>
              <w:t>Soft furnishings to reduce noise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216708B" w:rsidP="4216708B" w:rsidRDefault="4216708B" w14:paraId="3ED7F860" w14:textId="6A7998C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216708B" w:rsidP="4216708B" w:rsidRDefault="4216708B" w14:paraId="0811E77A" w14:textId="5509B5F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216708B" w:rsidP="4216708B" w:rsidRDefault="4216708B" w14:paraId="4401B327" w14:textId="3DAE12B1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705A839E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5A06BB37" w:rsidRDefault="71412742" w14:paraId="46EF4F3A" w14:textId="30896F0A">
            <w:pPr>
              <w:spacing w:line="259" w:lineRule="auto"/>
              <w:rPr>
                <w:rFonts w:eastAsia="Arial" w:cs="Arial"/>
              </w:rPr>
            </w:pPr>
            <w:r w:rsidRPr="1A912FA2" w:rsidR="3AC95F59">
              <w:rPr>
                <w:rFonts w:eastAsia="Arial" w:cs="Arial"/>
              </w:rPr>
              <w:t xml:space="preserve">Headphones/ear defenders available to those who </w:t>
            </w:r>
            <w:r w:rsidRPr="1A912FA2" w:rsidR="3AC95F59">
              <w:rPr>
                <w:rFonts w:eastAsia="Arial" w:cs="Arial"/>
              </w:rPr>
              <w:t>require</w:t>
            </w:r>
            <w:r w:rsidRPr="1A912FA2" w:rsidR="3AC95F59">
              <w:rPr>
                <w:rFonts w:eastAsia="Arial" w:cs="Arial"/>
              </w:rPr>
              <w:t xml:space="preserve"> them</w:t>
            </w:r>
            <w:r w:rsidRPr="1A912FA2" w:rsidR="0E0A5F60">
              <w:rPr>
                <w:rFonts w:eastAsia="Arial" w:cs="Arial"/>
              </w:rPr>
              <w:t xml:space="preserve"> </w:t>
            </w:r>
            <w:r w:rsidRPr="1A912FA2" w:rsidR="0E0A5F60">
              <w:rPr>
                <w:rFonts w:eastAsia="Arial" w:cs="Arial"/>
                <w:color w:val="646363"/>
              </w:rPr>
              <w:t>(consult an OT</w:t>
            </w:r>
            <w:r w:rsidRPr="1A912FA2" w:rsidR="77A52CFE">
              <w:rPr>
                <w:rFonts w:eastAsia="Arial" w:cs="Arial"/>
                <w:color w:val="646363"/>
              </w:rPr>
              <w:t xml:space="preserve"> where possible</w:t>
            </w:r>
            <w:r w:rsidRPr="1A912FA2" w:rsidR="0E0A5F60">
              <w:rPr>
                <w:rFonts w:eastAsia="Arial" w:cs="Arial"/>
                <w:color w:val="646363"/>
              </w:rPr>
              <w:t xml:space="preserve"> first)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278A125" w14:textId="2404FAF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DF8FF2E" w14:textId="2C837C4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61C913E" w14:textId="742D608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7B77E97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5A06BB37" w:rsidRDefault="796D333B" w14:paraId="56ED988C" w14:textId="50034F4F">
            <w:pPr>
              <w:spacing w:line="259" w:lineRule="auto"/>
              <w:rPr>
                <w:rFonts w:eastAsia="Arial" w:cs="Arial"/>
              </w:rPr>
            </w:pPr>
            <w:r w:rsidRPr="2C42E2CC">
              <w:rPr>
                <w:rFonts w:eastAsia="Arial" w:cs="Arial"/>
              </w:rPr>
              <w:t>Instructions are given clearly with visual supports where possible</w:t>
            </w:r>
            <w:r w:rsidRPr="2C42E2CC" w:rsidR="49E84427">
              <w:rPr>
                <w:rFonts w:eastAsia="Arial" w:cs="Arial"/>
              </w:rPr>
              <w:t xml:space="preserve"> (e.g. now, next boards, visual timetables)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9DEE7D1" w14:textId="6D8E8AC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D9071B7" w14:textId="1532684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27F82B7" w14:textId="0AACAA8A">
            <w:pPr>
              <w:spacing w:line="259" w:lineRule="auto"/>
              <w:rPr>
                <w:rFonts w:eastAsia="Arial" w:cs="Arial"/>
              </w:rPr>
            </w:pPr>
          </w:p>
        </w:tc>
      </w:tr>
      <w:tr w:rsidR="4216708B" w:rsidTr="1A912FA2" w14:paraId="4B9702B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232931A5" w:rsidP="4216708B" w:rsidRDefault="232931A5" w14:paraId="4F63C9C3" w14:textId="3E006994">
            <w:pPr>
              <w:spacing w:line="259" w:lineRule="auto"/>
            </w:pPr>
            <w:r w:rsidRPr="4216708B">
              <w:rPr>
                <w:rFonts w:eastAsia="Arial" w:cs="Arial"/>
              </w:rPr>
              <w:t>If pupil seeks out loud sounds, provides opportunities for loud sound exploration (e.g., drums, musical instruments, noise-making toys)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216708B" w:rsidP="4216708B" w:rsidRDefault="4216708B" w14:paraId="2E4F6CA2" w14:textId="592608BF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216708B" w:rsidP="4216708B" w:rsidRDefault="4216708B" w14:paraId="5AEF7D50" w14:textId="0BFCDF5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216708B" w:rsidP="4216708B" w:rsidRDefault="4216708B" w14:paraId="5F424843" w14:textId="38BEFCBD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4E97491B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5D99318" w:rsidP="45D99318" w:rsidRDefault="45D99318" w14:paraId="2A26A8F3" w14:textId="3FC6115C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  <w:p w:rsidR="7BEF437A" w:rsidP="4216708B" w:rsidRDefault="14B61BDF" w14:paraId="76E216F2" w14:textId="37830E05">
            <w:pPr>
              <w:spacing w:line="259" w:lineRule="auto"/>
            </w:pPr>
            <w:r w:rsidRPr="45D99318">
              <w:rPr>
                <w:rFonts w:eastAsia="Arial" w:cs="Arial"/>
                <w:b/>
                <w:bCs/>
              </w:rPr>
              <w:t>Tactile (touch)</w:t>
            </w:r>
          </w:p>
          <w:p w:rsidR="7BEF437A" w:rsidP="45D99318" w:rsidRDefault="7BEF437A" w14:paraId="0FCD7A0E" w14:textId="3D01F1D7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</w:tc>
      </w:tr>
      <w:tr w:rsidR="5A06BB37" w:rsidTr="1A912FA2" w14:paraId="4E82BF5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2005F25" w:rsidP="45D99318" w:rsidRDefault="50BB926C" w14:paraId="446EFA37" w14:textId="0150DF22">
            <w:pPr>
              <w:spacing w:line="259" w:lineRule="auto"/>
            </w:pPr>
            <w:r>
              <w:t>Fidget tools are offered and explored to ensure these are meeting the need. The</w:t>
            </w:r>
            <w:r w:rsidR="60F05D19">
              <w:t xml:space="preserve"> most ‘mundane’ tools can often be best e.g., </w:t>
            </w:r>
            <w:proofErr w:type="spellStart"/>
            <w:r w:rsidR="60F05D19">
              <w:t>blu</w:t>
            </w:r>
            <w:r w:rsidR="58E03003">
              <w:t>e</w:t>
            </w:r>
            <w:r w:rsidR="60F05D19">
              <w:t>tac</w:t>
            </w:r>
            <w:proofErr w:type="spellEnd"/>
            <w:r w:rsidR="60F05D19">
              <w:t>, hair bobble</w:t>
            </w:r>
            <w:r w:rsidR="69468DEA">
              <w:t>, cubes</w:t>
            </w:r>
            <w:r w:rsidR="72EDE756">
              <w:t xml:space="preserve"> (‘boring’ unless you need them!)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8F70148" w14:textId="2649387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B79740A" w14:textId="1418C36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B2E004D" w14:textId="3FDA5D1B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0AB7D6C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2B797C4" w:rsidP="45D99318" w:rsidRDefault="291581DA" w14:paraId="086B9EEA" w14:textId="7367C897">
            <w:pPr>
              <w:spacing w:line="259" w:lineRule="auto"/>
            </w:pPr>
            <w:r w:rsidR="19F88C43">
              <w:rPr/>
              <w:t>Give notice (and consent) before physical contact</w:t>
            </w:r>
            <w:r w:rsidR="0F24FEED">
              <w:rPr/>
              <w:t>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F8CD60" w14:textId="2B49782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DEB4723" w14:textId="6DF4D1B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C25F1AC" w14:textId="1680FC5D">
            <w:pPr>
              <w:spacing w:line="259" w:lineRule="auto"/>
              <w:rPr>
                <w:rFonts w:eastAsia="Arial" w:cs="Arial"/>
              </w:rPr>
            </w:pPr>
          </w:p>
        </w:tc>
      </w:tr>
      <w:tr w:rsidR="7EB11C7A" w:rsidTr="1A912FA2" w14:paraId="4C5FDD4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34B60EC" w:rsidP="1A912FA2" w:rsidRDefault="134B60EC" w14:paraId="3570A7EE" w14:textId="25E30A10">
            <w:pPr>
              <w:rPr>
                <w:rFonts w:ascii="Arial" w:hAnsi="Arial" w:eastAsia="Arial" w:cs="Arial"/>
                <w:color w:val="646363"/>
              </w:rPr>
            </w:pPr>
            <w:r w:rsidRPr="1A912FA2" w:rsidR="663BA0DE">
              <w:rPr>
                <w:rFonts w:ascii="Arial" w:hAnsi="Arial" w:eastAsia="Arial" w:cs="Arial"/>
                <w:color w:val="646363"/>
              </w:rPr>
              <w:t>Reasonable adjustments are made to the school uniform. Consider what</w:t>
            </w:r>
            <w:r w:rsidRPr="1A912FA2" w:rsidR="39ED7E74">
              <w:rPr>
                <w:rFonts w:ascii="Arial" w:hAnsi="Arial" w:eastAsia="Arial" w:cs="Arial"/>
                <w:color w:val="646363"/>
              </w:rPr>
              <w:t xml:space="preserve"> </w:t>
            </w:r>
            <w:r w:rsidRPr="1A912FA2" w:rsidR="39ED7E74">
              <w:rPr>
                <w:rFonts w:ascii="Arial" w:hAnsi="Arial" w:eastAsia="Arial" w:cs="Arial"/>
                <w:color w:val="646363"/>
              </w:rPr>
              <w:t xml:space="preserve">tactile experiences could be removed, </w:t>
            </w:r>
            <w:r w:rsidRPr="1A912FA2" w:rsidR="39ED7E74">
              <w:rPr>
                <w:rFonts w:ascii="Arial" w:hAnsi="Arial" w:eastAsia="Arial" w:cs="Arial"/>
                <w:color w:val="646363"/>
              </w:rPr>
              <w:t>reduced</w:t>
            </w:r>
            <w:r w:rsidRPr="1A912FA2" w:rsidR="39ED7E74">
              <w:rPr>
                <w:rFonts w:ascii="Arial" w:hAnsi="Arial" w:eastAsia="Arial" w:cs="Arial"/>
                <w:color w:val="646363"/>
              </w:rPr>
              <w:t xml:space="preserve"> or made more predictable (clothing, lanyards)</w:t>
            </w:r>
            <w:r w:rsidRPr="1A912FA2" w:rsidR="5CF54F01">
              <w:rPr>
                <w:rFonts w:ascii="Arial" w:hAnsi="Arial" w:eastAsia="Arial" w:cs="Arial"/>
                <w:color w:val="646363"/>
              </w:rPr>
              <w:t>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7EB11C7A" w:rsidP="7EB11C7A" w:rsidRDefault="7EB11C7A" w14:paraId="30AC38F9" w14:textId="46CF80B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7EB11C7A" w:rsidP="7EB11C7A" w:rsidRDefault="7EB11C7A" w14:paraId="0124317B" w14:textId="6B3B242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7EB11C7A" w:rsidP="7EB11C7A" w:rsidRDefault="7EB11C7A" w14:paraId="6D5C6243" w14:textId="709487A1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4EB97F6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0899660" w:rsidP="5A06BB37" w:rsidRDefault="291581DA" w14:paraId="7853995B" w14:textId="1A3AB1F0">
            <w:pPr>
              <w:spacing w:line="259" w:lineRule="auto"/>
              <w:rPr>
                <w:rFonts w:eastAsia="Arial" w:cs="Arial"/>
              </w:rPr>
            </w:pPr>
            <w:r w:rsidRPr="45D99318">
              <w:rPr>
                <w:rFonts w:eastAsia="Arial" w:cs="Arial"/>
              </w:rPr>
              <w:t>Guidance is given to peers on providing personal space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F4E77CA" w14:textId="04E4DA6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2B3E53D6" w14:textId="09D9DCC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24FAF8D" w14:textId="0BB2868A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28B646A0" w14:textId="77777777">
        <w:trPr>
          <w:trHeight w:val="465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5A22FFFC" w:rsidP="45D99318" w:rsidRDefault="5A22FFFC" w14:paraId="17062D15" w14:textId="2FD130A7">
            <w:pPr>
              <w:spacing w:line="259" w:lineRule="auto"/>
              <w:rPr>
                <w:rFonts w:eastAsia="Arial" w:cs="Arial"/>
              </w:rPr>
            </w:pPr>
          </w:p>
          <w:p w:rsidR="5A22FFFC" w:rsidP="45D99318" w:rsidRDefault="53EB8846" w14:paraId="613DA7CD" w14:textId="63E16476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45D99318">
              <w:rPr>
                <w:rFonts w:eastAsia="Arial" w:cs="Arial"/>
                <w:b/>
                <w:bCs/>
              </w:rPr>
              <w:t>Olfactory (smell)</w:t>
            </w:r>
          </w:p>
          <w:p w:rsidR="5A22FFFC" w:rsidP="5A06BB37" w:rsidRDefault="5A22FFFC" w14:paraId="46EB3688" w14:textId="134E3CEF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3C661AC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1A912FA2" w:rsidRDefault="53EB8846" w14:paraId="3F00073F" w14:textId="0501865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646363"/>
              </w:rPr>
            </w:pPr>
            <w:r w:rsidRPr="1A912FA2" w:rsidR="433DADEA">
              <w:rPr>
                <w:color w:val="646363"/>
              </w:rPr>
              <w:t>Adjust scents in the environments</w:t>
            </w:r>
            <w:r w:rsidRPr="1A912FA2" w:rsidR="5597EF13">
              <w:rPr>
                <w:color w:val="646363"/>
              </w:rPr>
              <w:t xml:space="preserve"> e.g., awareness of strong perfumes/aftershaves, </w:t>
            </w:r>
            <w:r w:rsidRPr="1A912FA2" w:rsidR="5597EF13">
              <w:rPr>
                <w:color w:val="646363"/>
              </w:rPr>
              <w:t xml:space="preserve">opening windows during </w:t>
            </w:r>
            <w:r w:rsidRPr="1A912FA2" w:rsidR="5597EF13">
              <w:rPr>
                <w:color w:val="646363"/>
              </w:rPr>
              <w:t>mealtimes</w:t>
            </w:r>
            <w:r w:rsidRPr="1A912FA2" w:rsidR="5597EF13">
              <w:rPr>
                <w:color w:val="646363"/>
              </w:rPr>
              <w:t>, using diffuser</w:t>
            </w:r>
            <w:r w:rsidRPr="1A912FA2" w:rsidR="41AA93DB">
              <w:rPr>
                <w:color w:val="646363"/>
              </w:rPr>
              <w:t>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4BC9EC15" w14:textId="5FA9185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DC797E5" w14:textId="0012176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F34C954" w14:textId="78BFB6E9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2AFA3FB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45D99318" w:rsidRDefault="268B70B6" w14:paraId="16ED7995" w14:textId="27970CAE">
            <w:pPr>
              <w:spacing w:line="259" w:lineRule="auto"/>
            </w:pPr>
            <w:r>
              <w:t xml:space="preserve">Position seating away from strong </w:t>
            </w:r>
            <w:r w:rsidR="561B886E">
              <w:t>odours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F575E3C" w14:textId="0124F33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D5B4B33" w14:textId="09F639A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F8B2D61" w14:textId="6AE1754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2A340C7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45D99318" w:rsidRDefault="53EB8846" w14:paraId="239C16FA" w14:textId="1A7FA72C">
            <w:pPr>
              <w:spacing w:line="259" w:lineRule="auto"/>
            </w:pPr>
            <w:r>
              <w:t xml:space="preserve">Access to ‘smelly’ items for olfactory seekers e.g., </w:t>
            </w:r>
            <w:r w:rsidR="0D66B94D">
              <w:t>scented playdough, scratch &amp; sniff stickers, diffuser bracelets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0C361333" w14:textId="4FC9351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1033CFE" w14:textId="3615679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2CB3456" w14:textId="7BC95A77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06247F3F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1D72711F" w:rsidP="45D99318" w:rsidRDefault="1D72711F" w14:paraId="58F01D02" w14:textId="518EBE41">
            <w:pPr>
              <w:spacing w:line="259" w:lineRule="auto"/>
              <w:rPr>
                <w:rFonts w:eastAsia="Arial" w:cs="Arial"/>
              </w:rPr>
            </w:pPr>
          </w:p>
          <w:p w:rsidR="1D72711F" w:rsidP="45D99318" w:rsidRDefault="1576C474" w14:paraId="58EA78C0" w14:textId="651814FF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45D99318">
              <w:rPr>
                <w:rFonts w:eastAsia="Arial" w:cs="Arial"/>
                <w:b/>
                <w:bCs/>
              </w:rPr>
              <w:t>Gustatory (taste)</w:t>
            </w:r>
          </w:p>
          <w:p w:rsidR="1D72711F" w:rsidP="1A52EFA0" w:rsidRDefault="1D72711F" w14:paraId="3AF22056" w14:textId="2F542486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3DF734C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D72711F" w:rsidP="45D99318" w:rsidRDefault="1576C474" w14:paraId="5359D401" w14:textId="3CC29CD4">
            <w:pPr>
              <w:spacing w:line="259" w:lineRule="auto"/>
            </w:pPr>
            <w:r>
              <w:t>Offer gradual exposure activities to different tastes and textures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BE0FEA7" w14:textId="4C730D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4F4B51F" w14:textId="6E08D35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FD2383A" w14:textId="6D842D3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44806E8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EF6E732" w:rsidP="5A06BB37" w:rsidRDefault="194BC8D3" w14:paraId="5DA236F2" w14:textId="23689E13">
            <w:pPr>
              <w:spacing w:line="259" w:lineRule="auto"/>
              <w:rPr>
                <w:rFonts w:eastAsia="Arial" w:cs="Arial"/>
              </w:rPr>
            </w:pPr>
            <w:r w:rsidRPr="45D99318">
              <w:rPr>
                <w:rFonts w:eastAsia="Arial" w:cs="Arial"/>
              </w:rPr>
              <w:t>Food preferences are respected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17A01C" w14:textId="104D46A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61FCD12" w14:textId="5D3CCB8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B79DA67" w14:textId="015278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636C73C2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05E09AE" w:rsidP="5A06BB37" w:rsidRDefault="194BC8D3" w14:paraId="44594C39" w14:textId="17458A3F">
            <w:pPr>
              <w:spacing w:line="259" w:lineRule="auto"/>
              <w:rPr>
                <w:rFonts w:eastAsia="Arial" w:cs="Arial"/>
              </w:rPr>
            </w:pPr>
            <w:r w:rsidRPr="45D99318">
              <w:rPr>
                <w:rFonts w:eastAsia="Arial" w:cs="Arial"/>
              </w:rPr>
              <w:t>Low input spaces for eating are available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7466B98" w14:textId="5CC2EC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880D715" w14:textId="285EBCF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2644E18" w14:textId="6159BEA6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1A912FA2" w14:paraId="1F73C34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5D99318" w:rsidP="45D99318" w:rsidRDefault="45D99318" w14:paraId="30BC81AC" w14:textId="4AE97DD6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  <w:p w:rsidR="781A57C6" w:rsidP="45D99318" w:rsidRDefault="28A51D3E" w14:paraId="3F8DF604" w14:textId="09F9469B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45D99318">
              <w:rPr>
                <w:rFonts w:eastAsia="Arial" w:cs="Arial"/>
                <w:b/>
                <w:bCs/>
              </w:rPr>
              <w:t>Vestibular (balance &amp; movement)</w:t>
            </w:r>
          </w:p>
          <w:p w:rsidR="781A57C6" w:rsidP="45D99318" w:rsidRDefault="781A57C6" w14:paraId="2D937CF6" w14:textId="68C53B02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018144C" w14:textId="48B89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56D02CCA" w14:textId="75E4D2B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E87EDB1" w14:textId="21E2BF1A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796CB0F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657D79E" w:rsidP="45D99318" w:rsidRDefault="7657D79E" w14:paraId="6A088949" w14:textId="69C9AF0C">
            <w:r>
              <w:t>Provide movement breaks. This to be built into the school routine &amp; in the classroom where possible e.g., handing out books, collecting worksheets, whole class yoga/sensory breaks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001C7FB8" w14:textId="51BDA1D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2A846604" w14:textId="463C5ED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176FEBB4" w14:textId="7FDCB93F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75AF4042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657D79E" w:rsidP="45D99318" w:rsidRDefault="7657D79E" w14:paraId="003C02E8" w14:textId="646C7881">
            <w:pPr>
              <w:spacing w:line="259" w:lineRule="auto"/>
              <w:rPr>
                <w:rFonts w:eastAsia="Arial" w:cs="Arial"/>
              </w:rPr>
            </w:pPr>
            <w:r w:rsidRPr="45D99318">
              <w:rPr>
                <w:rFonts w:eastAsia="Arial" w:cs="Arial"/>
              </w:rPr>
              <w:t>Heavy lifting</w:t>
            </w:r>
            <w:r w:rsidRPr="45D99318" w:rsidR="72FBA17A">
              <w:rPr>
                <w:rFonts w:eastAsia="Arial" w:cs="Arial"/>
              </w:rPr>
              <w:t>, pushing/pulling</w:t>
            </w:r>
            <w:r w:rsidRPr="45D99318">
              <w:rPr>
                <w:rFonts w:eastAsia="Arial" w:cs="Arial"/>
              </w:rPr>
              <w:t xml:space="preserve"> (grounding activities)</w:t>
            </w:r>
            <w:r w:rsidRPr="45D99318" w:rsidR="355C4249">
              <w:rPr>
                <w:rFonts w:eastAsia="Arial" w:cs="Arial"/>
              </w:rPr>
              <w:t>, these can be calming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1EB1BD51" w14:textId="0914B25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645B2D15" w14:textId="6701FFF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6F433EAA" w14:textId="1535CF2C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4C5CFFC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657D79E" w:rsidP="45D99318" w:rsidRDefault="7657D79E" w14:paraId="338EF391" w14:textId="22FA0C95">
            <w:pPr>
              <w:spacing w:line="259" w:lineRule="auto"/>
            </w:pPr>
            <w:r>
              <w:t xml:space="preserve">Alternative seating such as wobble cushions, </w:t>
            </w:r>
            <w:r w:rsidR="715750F1">
              <w:t xml:space="preserve">resistance </w:t>
            </w:r>
            <w:r>
              <w:t>bands round bottom of chair for bouncing)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7434043A" w14:textId="61680ED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3160F4FF" w14:textId="2AD986A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23810B75" w14:textId="335BB950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1D79DC66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5D99318" w:rsidP="45D99318" w:rsidRDefault="45D99318" w14:paraId="49D6CAB7" w14:textId="7D8EA47C">
            <w:pPr>
              <w:spacing w:line="259" w:lineRule="auto"/>
            </w:pPr>
          </w:p>
          <w:p w:rsidR="6A827874" w:rsidP="45D99318" w:rsidRDefault="6A827874" w14:paraId="43EE5432" w14:textId="4553EF7C">
            <w:pPr>
              <w:spacing w:line="259" w:lineRule="auto"/>
              <w:rPr>
                <w:b/>
                <w:bCs/>
              </w:rPr>
            </w:pPr>
            <w:r w:rsidRPr="45D99318">
              <w:rPr>
                <w:b/>
                <w:bCs/>
              </w:rPr>
              <w:t>Proprioceptive (body awareness)</w:t>
            </w:r>
          </w:p>
          <w:p w:rsidR="45D99318" w:rsidP="45D99318" w:rsidRDefault="45D99318" w14:paraId="074C6F3C" w14:textId="106D12B6">
            <w:pPr>
              <w:spacing w:line="259" w:lineRule="auto"/>
            </w:pPr>
          </w:p>
        </w:tc>
      </w:tr>
      <w:tr w:rsidR="45D99318" w:rsidTr="1A912FA2" w14:paraId="3BD8A445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A827874" w:rsidP="45D99318" w:rsidRDefault="6A827874" w14:paraId="7FB015EA" w14:textId="6FE9F3F5">
            <w:r>
              <w:t>Weighted lap pads</w:t>
            </w:r>
            <w:r w:rsidR="4160EE6B">
              <w:t xml:space="preserve"> or cushions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025470D7" w14:textId="646E37B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63252D33" w14:textId="57F2D95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5382CFF3" w14:textId="2D39C525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5E92E6A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7EF1651" w:rsidP="45D99318" w:rsidRDefault="37EF1651" w14:paraId="629B6D1A" w14:textId="48C58686">
            <w:pPr>
              <w:spacing w:line="259" w:lineRule="auto"/>
              <w:rPr>
                <w:rFonts w:eastAsia="Arial" w:cs="Arial"/>
              </w:rPr>
            </w:pPr>
            <w:r w:rsidRPr="45D99318">
              <w:rPr>
                <w:rFonts w:eastAsia="Arial" w:cs="Arial"/>
              </w:rPr>
              <w:t>Heavy lifting, pushing/pulling (grounding activities), these can be calming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61A50200" w14:textId="5977861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58C49F04" w14:textId="2801B90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6E68B29C" w14:textId="248911BB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410940A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7EF1651" w:rsidP="45D99318" w:rsidRDefault="37EF1651" w14:paraId="250991D2" w14:textId="671D07DE">
            <w:pPr>
              <w:spacing w:line="259" w:lineRule="auto"/>
            </w:pPr>
            <w:r>
              <w:lastRenderedPageBreak/>
              <w:t>Supportive seating</w:t>
            </w:r>
            <w:r w:rsidR="19E65435">
              <w:t xml:space="preserve"> for learning (firm, supportive chair with footrest)</w:t>
            </w:r>
            <w:r w:rsidR="42F0E370">
              <w:t>, resistance bands or wobble cushion</w:t>
            </w:r>
            <w:r w:rsidR="19E65435">
              <w:t>.</w:t>
            </w:r>
            <w:r>
              <w:t xml:space="preserve"> </w:t>
            </w:r>
            <w:r w:rsidR="1673AD14">
              <w:t>Q</w:t>
            </w:r>
            <w:r>
              <w:t>u</w:t>
            </w:r>
            <w:r w:rsidR="16B7D92C">
              <w:t>iet spaces with</w:t>
            </w:r>
            <w:r>
              <w:t xml:space="preserve"> access to bean bags or soft seating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6591EC84" w14:textId="6BA06D1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49B9D468" w14:textId="524F456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5826B5D7" w14:textId="0B4DB746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7D70A624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5D99318" w:rsidP="45D99318" w:rsidRDefault="45D99318" w14:paraId="4E3F3B40" w14:textId="5AD7A054">
            <w:pPr>
              <w:spacing w:line="259" w:lineRule="auto"/>
              <w:rPr>
                <w:b/>
                <w:bCs/>
              </w:rPr>
            </w:pPr>
          </w:p>
          <w:p w:rsidR="1C8B3ED8" w:rsidP="45D99318" w:rsidRDefault="1C8B3ED8" w14:paraId="0BF16F92" w14:textId="600271BC">
            <w:pPr>
              <w:spacing w:line="259" w:lineRule="auto"/>
              <w:rPr>
                <w:b/>
                <w:bCs/>
              </w:rPr>
            </w:pPr>
            <w:r w:rsidRPr="45D99318">
              <w:rPr>
                <w:b/>
                <w:bCs/>
              </w:rPr>
              <w:t>Interoceptive (internal signals)</w:t>
            </w:r>
          </w:p>
          <w:p w:rsidR="45D99318" w:rsidP="45D99318" w:rsidRDefault="45D99318" w14:paraId="38D1DF07" w14:textId="4E06FFC1">
            <w:pPr>
              <w:spacing w:line="259" w:lineRule="auto"/>
            </w:pPr>
          </w:p>
        </w:tc>
      </w:tr>
      <w:tr w:rsidR="45D99318" w:rsidTr="1A912FA2" w14:paraId="5D20B3BD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C8B3ED8" w:rsidP="45D99318" w:rsidRDefault="1C8B3ED8" w14:paraId="5ACF4140" w14:textId="3F05954C">
            <w:r>
              <w:t>Clear bathroom routines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5C4DB396" w14:textId="546A307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03FABC7B" w14:textId="2A5DBF7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521BCCA6" w14:textId="1AEF208D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4A8C70AE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C8B3ED8" w:rsidP="45D99318" w:rsidRDefault="1C8B3ED8" w14:paraId="3E4CC4C7" w14:textId="11169E4D">
            <w:r>
              <w:t>Flexible snack/water access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356F8556" w14:textId="4D36B2D5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2690DAAF" w14:textId="4C5D21C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37FF0F64" w14:textId="27C13C7B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3B95254E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C8B3ED8" w:rsidP="45D99318" w:rsidRDefault="1C8B3ED8" w14:paraId="2613ECBE" w14:textId="47FED40A">
            <w:r w:rsidR="5BB0A275">
              <w:rPr/>
              <w:t>Check-ins for comfort or anxiety levels</w:t>
            </w:r>
            <w:r w:rsidR="3AC69320">
              <w:rPr/>
              <w:t>;</w:t>
            </w:r>
            <w:r w:rsidRPr="1A912FA2" w:rsidR="3AC69320">
              <w:rPr>
                <w:color w:val="646363"/>
              </w:rPr>
              <w:t xml:space="preserve"> </w:t>
            </w:r>
            <w:r w:rsidRPr="1A912FA2" w:rsidR="3AC69320">
              <w:rPr>
                <w:color w:val="646363"/>
              </w:rPr>
              <w:t>identification</w:t>
            </w:r>
            <w:r w:rsidRPr="1A912FA2" w:rsidR="3AC69320">
              <w:rPr>
                <w:color w:val="646363"/>
              </w:rPr>
              <w:t xml:space="preserve"> of body signals 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6E8E4BE0" w14:textId="403E0BF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5AB71927" w14:textId="4491341F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70B108DD" w14:textId="317E59C4">
            <w:pPr>
              <w:spacing w:line="259" w:lineRule="auto"/>
              <w:rPr>
                <w:rFonts w:eastAsia="Arial" w:cs="Arial"/>
              </w:rPr>
            </w:pPr>
          </w:p>
        </w:tc>
      </w:tr>
      <w:tr w:rsidR="45D99318" w:rsidTr="1A912FA2" w14:paraId="530481B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1E4A2B" w:rsidP="45D99318" w:rsidRDefault="361E4A2B" w14:paraId="1CBD2AE7" w14:textId="043EBD4A">
            <w:r>
              <w:t xml:space="preserve">Adults in the classroom model internal systems: tiredness, hunger, thirst etc, and prompt </w:t>
            </w:r>
            <w:r w:rsidR="3CD08525">
              <w:t>appropriate actions such as alerting activities when tired.</w:t>
            </w:r>
            <w:r>
              <w:t xml:space="preserve"> </w:t>
            </w:r>
            <w:r w:rsidR="22D2B080">
              <w:t>Example: “I’m feeling a bit sleepy this afternoon, could everyone do some stretches with me”.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5D99318" w:rsidP="45D99318" w:rsidRDefault="45D99318" w14:paraId="75A26F24" w14:textId="4DAF7B3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5D99318" w:rsidP="45D99318" w:rsidRDefault="45D99318" w14:paraId="0CED66FF" w14:textId="6981A0B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5D99318" w:rsidP="45D99318" w:rsidRDefault="45D99318" w14:paraId="7AC58E5D" w14:textId="0AAEC7E8">
            <w:pPr>
              <w:spacing w:line="259" w:lineRule="auto"/>
              <w:rPr>
                <w:rFonts w:eastAsia="Arial" w:cs="Arial"/>
              </w:rPr>
            </w:pPr>
          </w:p>
        </w:tc>
      </w:tr>
      <w:tr w:rsidR="17A83D81" w:rsidTr="1A912FA2" w14:paraId="2797117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C98517D" w:rsidP="17A83D81" w:rsidRDefault="1C98517D" w14:paraId="599F6AD2" w14:textId="675DF829">
            <w:r w:rsidR="5AA24992">
              <w:rPr/>
              <w:t>Mindfulness activities integrated into school day</w:t>
            </w:r>
            <w:r w:rsidRPr="1A912FA2" w:rsidR="4E0443F6">
              <w:rPr>
                <w:color w:val="646363"/>
              </w:rPr>
              <w:t xml:space="preserve"> such as deep breathing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7A83D81" w:rsidP="17A83D81" w:rsidRDefault="17A83D81" w14:paraId="44C95E32" w14:textId="5E83099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7A83D81" w:rsidP="17A83D81" w:rsidRDefault="17A83D81" w14:paraId="4A28678B" w14:textId="44F0ABD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7A83D81" w:rsidP="17A83D81" w:rsidRDefault="17A83D81" w14:paraId="297EC310" w14:textId="1D7D78AD">
            <w:pPr>
              <w:spacing w:line="259" w:lineRule="auto"/>
              <w:rPr>
                <w:rFonts w:eastAsia="Arial" w:cs="Arial"/>
              </w:rPr>
            </w:pPr>
          </w:p>
        </w:tc>
      </w:tr>
      <w:tr w:rsidR="17A83D81" w:rsidTr="1A912FA2" w14:paraId="1268961C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17A83D81" w:rsidP="17A83D81" w:rsidRDefault="17A83D81" w14:paraId="32FD0635" w14:textId="7E849608">
            <w:pPr>
              <w:rPr>
                <w:b/>
                <w:bCs/>
              </w:rPr>
            </w:pPr>
          </w:p>
          <w:p w:rsidR="07D8EF59" w:rsidP="17A83D81" w:rsidRDefault="07D8EF59" w14:paraId="0E591BD1" w14:textId="4CEF1491">
            <w:pPr>
              <w:rPr>
                <w:b/>
                <w:bCs/>
              </w:rPr>
            </w:pPr>
            <w:r w:rsidRPr="17A83D81">
              <w:rPr>
                <w:b/>
                <w:bCs/>
              </w:rPr>
              <w:t>Fight, flight, freeze response</w:t>
            </w:r>
            <w:r w:rsidRPr="17A83D81" w:rsidR="023EF6DF">
              <w:rPr>
                <w:b/>
                <w:bCs/>
              </w:rPr>
              <w:t>: flight path</w:t>
            </w:r>
          </w:p>
          <w:p w:rsidR="17A83D81" w:rsidP="17A83D81" w:rsidRDefault="17A83D81" w14:paraId="60A2D651" w14:textId="15D8F372"/>
        </w:tc>
      </w:tr>
      <w:tr w:rsidR="17A83D81" w:rsidTr="1A912FA2" w14:paraId="384E70C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7D8EF59" w:rsidP="17A83D81" w:rsidRDefault="07D8EF59" w14:paraId="0B0820B7" w14:textId="567A339E">
            <w:r w:rsidR="38265F08">
              <w:rPr/>
              <w:t>When experiencing</w:t>
            </w:r>
            <w:r w:rsidRPr="1A912FA2" w:rsidR="052D44C0">
              <w:rPr>
                <w:color w:val="646363"/>
              </w:rPr>
              <w:t xml:space="preserve"> </w:t>
            </w:r>
            <w:r w:rsidRPr="1A912FA2" w:rsidR="7FA14C36">
              <w:rPr>
                <w:strike w:val="0"/>
                <w:dstrike w:val="0"/>
                <w:color w:val="646363"/>
              </w:rPr>
              <w:t>dysregulation</w:t>
            </w:r>
            <w:r w:rsidR="38265F08">
              <w:rPr/>
              <w:t xml:space="preserve">, a </w:t>
            </w:r>
            <w:r w:rsidRPr="1A912FA2" w:rsidR="38265F08">
              <w:rPr>
                <w:b w:val="1"/>
                <w:bCs w:val="1"/>
              </w:rPr>
              <w:t>flight path</w:t>
            </w:r>
            <w:r w:rsidR="38265F08">
              <w:rPr/>
              <w:t xml:space="preserve"> can be useful, outlining how to safely exit a situation if it begins to feel overwhelming</w:t>
            </w:r>
            <w:r w:rsidR="608DCA69">
              <w:rPr/>
              <w:t xml:space="preserve"> </w:t>
            </w:r>
            <w:r w:rsidRPr="1A912FA2" w:rsidR="608DCA69">
              <w:rPr>
                <w:color w:val="646363"/>
              </w:rPr>
              <w:t xml:space="preserve">and access regulation </w:t>
            </w:r>
            <w:r w:rsidRPr="1A912FA2" w:rsidR="608DCA69">
              <w:rPr>
                <w:color w:val="646363"/>
              </w:rPr>
              <w:t>strategies</w:t>
            </w:r>
            <w:r w:rsidR="48E846AB">
              <w:rPr/>
              <w:t xml:space="preserve">. Must be agreed &amp; practiced before the situation </w:t>
            </w:r>
            <w:r w:rsidR="48E846AB">
              <w:rPr/>
              <w:t>occurs, when</w:t>
            </w:r>
            <w:r w:rsidR="48E846AB">
              <w:rPr/>
              <w:t xml:space="preserve"> the pupil is feeling regulated.</w:t>
            </w:r>
          </w:p>
          <w:p w:rsidR="07D8EF59" w:rsidP="1A912FA2" w:rsidRDefault="07D8EF59" w14:paraId="6E23FED4" w14:textId="66BB3482">
            <w:pPr>
              <w:rPr>
                <w:color w:val="646363"/>
              </w:rPr>
            </w:pPr>
            <w:r w:rsidRPr="1A912FA2" w:rsidR="7C49B218">
              <w:rPr>
                <w:color w:val="646363"/>
              </w:rPr>
              <w:t>Clear exits are sign posted</w:t>
            </w:r>
            <w:r w:rsidRPr="1A912FA2" w:rsidR="515A3426">
              <w:rPr>
                <w:color w:val="646363"/>
              </w:rPr>
              <w:t xml:space="preserve"> e.g., directional </w:t>
            </w:r>
            <w:r w:rsidRPr="1A912FA2" w:rsidR="7C49B218">
              <w:rPr>
                <w:color w:val="646363"/>
              </w:rPr>
              <w:t>arrows on the floor, no obstructions</w:t>
            </w:r>
            <w:r w:rsidRPr="1A912FA2" w:rsidR="4F9C0EC0">
              <w:rPr>
                <w:color w:val="646363"/>
              </w:rPr>
              <w:t>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7A83D81" w:rsidP="17A83D81" w:rsidRDefault="17A83D81" w14:paraId="0DCA8BF3" w14:textId="436D41A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7A83D81" w:rsidP="17A83D81" w:rsidRDefault="17A83D81" w14:paraId="46A23097" w14:textId="6F61C23F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7A83D81" w:rsidP="17A83D81" w:rsidRDefault="17A83D81" w14:paraId="4167D6C8" w14:textId="3971957A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7CCACD3C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5D99318" w:rsidP="45D99318" w:rsidRDefault="45D99318" w14:paraId="270513C8" w14:textId="4917FCBD">
            <w:pPr>
              <w:spacing w:line="259" w:lineRule="auto"/>
              <w:rPr>
                <w:rFonts w:eastAsia="Arial" w:cs="Arial"/>
                <w:b/>
                <w:bCs/>
              </w:rPr>
            </w:pPr>
          </w:p>
          <w:p w:rsidRPr="00AA09B7" w:rsidR="28C666AA" w:rsidP="3623122E" w:rsidRDefault="28C666AA" w14:paraId="214C9E63" w14:textId="74BF0537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00AA09B7">
              <w:rPr>
                <w:rFonts w:eastAsia="Arial" w:cs="Arial"/>
                <w:b/>
                <w:bCs/>
              </w:rPr>
              <w:t>Other (please add any other considerations)</w:t>
            </w:r>
          </w:p>
        </w:tc>
      </w:tr>
      <w:tr w:rsidR="3623122E" w:rsidTr="1A912FA2" w14:paraId="05DE1F23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1A912FA2" w:rsidRDefault="3623122E" w14:paraId="0666D34B" w14:textId="29851E74">
            <w:pPr>
              <w:spacing w:line="259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B050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52FA5DB" w14:textId="26AFC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4E188C53" w14:textId="0C0D1C0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60927822" w14:textId="662215B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1A912FA2" w14:paraId="556AC83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1A912FA2" w:rsidRDefault="3623122E" w14:paraId="72D9C0C4" w14:textId="159AA99C">
            <w:pPr>
              <w:spacing w:line="259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B050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37B7A991" w14:textId="5874BD85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3716632" w14:textId="19DE39B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3D8AEE3" w14:textId="5BB24898">
            <w:pPr>
              <w:spacing w:line="259" w:lineRule="auto"/>
              <w:rPr>
                <w:rFonts w:eastAsia="Arial" w:cs="Arial"/>
              </w:rPr>
            </w:pPr>
          </w:p>
        </w:tc>
      </w:tr>
      <w:tr w:rsidR="00AA09B7" w:rsidTr="1A912FA2" w14:paraId="16BBB86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0AA09B7" w:rsidP="3623122E" w:rsidRDefault="00AA09B7" w14:paraId="77656B36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00AA09B7" w:rsidP="3623122E" w:rsidRDefault="00AA09B7" w14:paraId="08CEE31E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00AA09B7" w:rsidP="3623122E" w:rsidRDefault="00AA09B7" w14:paraId="03EBA9FA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00AA09B7" w:rsidP="5A06BB37" w:rsidRDefault="00AA09B7" w14:paraId="02E49884" w14:textId="77777777">
            <w:pPr>
              <w:spacing w:line="259" w:lineRule="auto"/>
              <w:rPr>
                <w:rFonts w:eastAsia="Arial" w:cs="Arial"/>
              </w:rPr>
            </w:pPr>
          </w:p>
        </w:tc>
      </w:tr>
    </w:tbl>
    <w:p w:rsidR="3BD89193" w:rsidP="450DF1C0" w:rsidRDefault="5CA09748" w14:paraId="4C0452D1" w14:textId="16E940C0">
      <w:pPr>
        <w:spacing w:after="160" w:line="259" w:lineRule="auto"/>
        <w:rPr>
          <w:rFonts w:eastAsia="Arial" w:cs="Arial"/>
          <w:b/>
          <w:bCs/>
          <w:color w:val="000000" w:themeColor="text1"/>
        </w:rPr>
      </w:pPr>
      <w:r w:rsidRPr="450DF1C0">
        <w:rPr>
          <w:rFonts w:eastAsia="Arial" w:cs="Arial"/>
          <w:b/>
          <w:bCs/>
        </w:rPr>
        <w:t>Recommendations given: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5A06BB37" w:rsidTr="450DF1C0" w14:paraId="5F323686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3CCCDD52" w14:textId="3EA5A42C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223B9B7E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8B607BC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01854CFA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7A4E6453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027FD144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6ED82FF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17B07F29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D407DE4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</w:tbl>
    <w:p w:rsidR="3FA22A8D" w:rsidP="1A912FA2" w:rsidRDefault="3FA22A8D" w14:paraId="66514E74" w14:textId="025955E5">
      <w:pPr>
        <w:pStyle w:val="Normal"/>
      </w:pPr>
    </w:p>
    <w:p w:rsidR="19BD106A" w:rsidP="1A912FA2" w:rsidRDefault="19BD106A" w14:paraId="5C1B2F9D" w14:textId="773683EB">
      <w:pPr>
        <w:pStyle w:val="Normal"/>
        <w:rPr>
          <w:i w:val="1"/>
          <w:iCs w:val="1"/>
        </w:rPr>
      </w:pPr>
      <w:r w:rsidRPr="1A912FA2" w:rsidR="19BD106A">
        <w:rPr>
          <w:i w:val="1"/>
          <w:iCs w:val="1"/>
        </w:rPr>
        <w:t xml:space="preserve">This checklist has been created in collaboration with Occupational Therapists at </w:t>
      </w:r>
      <w:r w:rsidRPr="1A912FA2" w:rsidR="19BD106A">
        <w:rPr>
          <w:i w:val="1"/>
          <w:iCs w:val="1"/>
        </w:rPr>
        <w:t>BeyondAutism</w:t>
      </w:r>
      <w:r w:rsidRPr="1A912FA2" w:rsidR="19BD106A">
        <w:rPr>
          <w:i w:val="1"/>
          <w:iCs w:val="1"/>
        </w:rPr>
        <w:t>.</w:t>
      </w:r>
    </w:p>
    <w:sectPr w:rsidR="3FA22A8D" w:rsidSect="00C6206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2410" w:right="1110" w:bottom="1843" w:left="1156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0373" w:rsidP="00855D96" w:rsidRDefault="00E90373" w14:paraId="01299F8F" w14:textId="77777777">
      <w:pPr>
        <w:spacing w:after="0" w:line="240" w:lineRule="auto"/>
      </w:pPr>
      <w:r>
        <w:separator/>
      </w:r>
    </w:p>
  </w:endnote>
  <w:endnote w:type="continuationSeparator" w:id="0">
    <w:p w:rsidR="00E90373" w:rsidP="00855D96" w:rsidRDefault="00E90373" w14:paraId="4DFB29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C44E2" w:rsidRDefault="00107266" w14:paraId="149781B4" w14:textId="77777777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E0A37E" wp14:editId="7D2C39ED">
          <wp:simplePos x="0" y="0"/>
          <wp:positionH relativeFrom="column">
            <wp:posOffset>-734060</wp:posOffset>
          </wp:positionH>
          <wp:positionV relativeFrom="paragraph">
            <wp:posOffset>-287655</wp:posOffset>
          </wp:positionV>
          <wp:extent cx="7549200" cy="89835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898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6520C" w:rsidR="00855D96" w:rsidP="0036520C" w:rsidRDefault="0036520C" w14:paraId="58AF3C5C" w14:textId="77777777">
    <w:pPr>
      <w:pStyle w:val="Footer"/>
      <w:tabs>
        <w:tab w:val="left" w:pos="4962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16C5BC94" wp14:editId="3AE04944">
          <wp:simplePos x="0" y="0"/>
          <wp:positionH relativeFrom="page">
            <wp:posOffset>0</wp:posOffset>
          </wp:positionH>
          <wp:positionV relativeFrom="page">
            <wp:posOffset>9789683</wp:posOffset>
          </wp:positionV>
          <wp:extent cx="7621200" cy="896400"/>
          <wp:effectExtent l="0" t="0" r="0" b="5715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_Outreach_210w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2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0373" w:rsidP="00855D96" w:rsidRDefault="00E90373" w14:paraId="70B8C88A" w14:textId="77777777">
      <w:pPr>
        <w:spacing w:after="0" w:line="240" w:lineRule="auto"/>
      </w:pPr>
      <w:r>
        <w:separator/>
      </w:r>
    </w:p>
  </w:footnote>
  <w:footnote w:type="continuationSeparator" w:id="0">
    <w:p w:rsidR="00E90373" w:rsidP="00855D96" w:rsidRDefault="00E90373" w14:paraId="187CEEB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D0ECE" w:rsidRDefault="009A4C2F" w14:paraId="12B562BC" w14:textId="7777777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829C13B" wp14:editId="14E6BCAB">
              <wp:simplePos x="0" y="0"/>
              <wp:positionH relativeFrom="column">
                <wp:posOffset>-721360</wp:posOffset>
              </wp:positionH>
              <wp:positionV relativeFrom="paragraph">
                <wp:posOffset>-332317</wp:posOffset>
              </wp:positionV>
              <wp:extent cx="7529830" cy="1898650"/>
              <wp:effectExtent l="0" t="0" r="0" b="63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9830" cy="1898650"/>
                        <a:chOff x="0" y="0"/>
                        <a:chExt cx="7529830" cy="189865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0"/>
                          <a:ext cx="7529830" cy="1898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4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81400" y="397934"/>
                          <a:ext cx="3525520" cy="1117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group id="Group 5" style="position:absolute;margin-left:-56.8pt;margin-top:-26.15pt;width:592.9pt;height:149.5pt;z-index:251691008" coordsize="75298,18986" o:spid="_x0000_s1026" w14:anchorId="571C55F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">
              <v:rect id="Rectangle 1" style="position:absolute;width:75298;height:18986;visibility:visible;mso-wrap-style:square;v-text-anchor:middle" o:spid="_x0000_s1027" fillcolor="white [3212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4" style="position:absolute;left:35814;top:3979;width:35255;height:11176;visibility:visible;mso-wrap-style:square" alt="Logo&#10;&#10;Description automatically generated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">
                <v:imagedata o:title="Logo&#10;&#10;Description automatically generated" r:id="rId2"/>
              </v:shape>
            </v:group>
          </w:pict>
        </mc:Fallback>
      </mc:AlternateContent>
    </w:r>
  </w:p>
  <w:p w:rsidR="001D0ECE" w:rsidRDefault="001D0ECE" w14:paraId="53999426" w14:textId="77777777">
    <w:pPr>
      <w:pStyle w:val="Header"/>
    </w:pPr>
  </w:p>
  <w:p w:rsidR="001D0ECE" w:rsidP="00C67328" w:rsidRDefault="00C67328" w14:paraId="45D54514" w14:textId="77777777">
    <w:pPr>
      <w:pStyle w:val="Header"/>
      <w:tabs>
        <w:tab w:val="clear" w:pos="4513"/>
        <w:tab w:val="clear" w:pos="9026"/>
        <w:tab w:val="left" w:pos="6603"/>
      </w:tabs>
    </w:pPr>
    <w:r>
      <w:tab/>
    </w:r>
  </w:p>
  <w:p w:rsidR="001D0ECE" w:rsidRDefault="001D0ECE" w14:paraId="21C7F0DA" w14:textId="77777777">
    <w:pPr>
      <w:pStyle w:val="Header"/>
    </w:pPr>
  </w:p>
  <w:p w:rsidR="001D0ECE" w:rsidRDefault="001D0ECE" w14:paraId="0E6F93D8" w14:textId="77777777">
    <w:pPr>
      <w:pStyle w:val="Header"/>
    </w:pPr>
  </w:p>
  <w:p w:rsidR="001D0ECE" w:rsidRDefault="001D0ECE" w14:paraId="6987853B" w14:textId="77777777">
    <w:pPr>
      <w:pStyle w:val="Header"/>
    </w:pPr>
  </w:p>
  <w:p w:rsidR="001D0ECE" w:rsidRDefault="001D0ECE" w14:paraId="0F0F1861" w14:textId="77777777">
    <w:pPr>
      <w:pStyle w:val="Header"/>
    </w:pPr>
  </w:p>
  <w:p w:rsidR="001D0ECE" w:rsidRDefault="001D0ECE" w14:paraId="512702F3" w14:textId="77777777">
    <w:pPr>
      <w:pStyle w:val="Header"/>
    </w:pPr>
  </w:p>
  <w:p w:rsidR="007C44E2" w:rsidP="001D0ECE" w:rsidRDefault="007C44E2" w14:paraId="60A90994" w14:textId="77777777">
    <w:pPr>
      <w:pStyle w:val="Header"/>
      <w:tabs>
        <w:tab w:val="clear" w:pos="9026"/>
        <w:tab w:val="right" w:pos="9356"/>
      </w:tabs>
      <w:ind w:right="-33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7328" w:rsidP="001656B4" w:rsidRDefault="00F52C3B" w14:paraId="216A8EA6" w14:textId="7777777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47A5377" wp14:editId="73E0EBDF">
          <wp:simplePos x="0" y="0"/>
          <wp:positionH relativeFrom="column">
            <wp:posOffset>-722489</wp:posOffset>
          </wp:positionH>
          <wp:positionV relativeFrom="page">
            <wp:posOffset>8678</wp:posOffset>
          </wp:positionV>
          <wp:extent cx="7545600" cy="1724400"/>
          <wp:effectExtent l="0" t="0" r="0" b="9525"/>
          <wp:wrapNone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_Continuation_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328" w:rsidP="001656B4" w:rsidRDefault="00C67328" w14:paraId="0FEF3B77" w14:textId="77777777">
    <w:pPr>
      <w:pStyle w:val="Header"/>
    </w:pPr>
  </w:p>
  <w:p w:rsidRPr="001656B4" w:rsidR="00855D96" w:rsidP="001656B4" w:rsidRDefault="00855D96" w14:paraId="67C910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7F49C"/>
    <w:multiLevelType w:val="hybridMultilevel"/>
    <w:tmpl w:val="2CB8DF40"/>
    <w:lvl w:ilvl="0" w:tplc="4E62604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E41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E8D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EAE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76E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A7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02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5475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E0F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2F67F7C"/>
    <w:multiLevelType w:val="hybridMultilevel"/>
    <w:tmpl w:val="68727128"/>
    <w:lvl w:ilvl="0" w:tplc="8E782604">
      <w:start w:val="1"/>
      <w:numFmt w:val="decimal"/>
      <w:lvlText w:val="%1."/>
      <w:lvlJc w:val="left"/>
      <w:pPr>
        <w:ind w:left="720" w:hanging="360"/>
      </w:pPr>
    </w:lvl>
    <w:lvl w:ilvl="1" w:tplc="C9D22A58">
      <w:start w:val="1"/>
      <w:numFmt w:val="lowerLetter"/>
      <w:lvlText w:val="%2."/>
      <w:lvlJc w:val="left"/>
      <w:pPr>
        <w:ind w:left="1440" w:hanging="360"/>
      </w:pPr>
    </w:lvl>
    <w:lvl w:ilvl="2" w:tplc="CA640484">
      <w:start w:val="1"/>
      <w:numFmt w:val="lowerRoman"/>
      <w:lvlText w:val="%3."/>
      <w:lvlJc w:val="right"/>
      <w:pPr>
        <w:ind w:left="2160" w:hanging="180"/>
      </w:pPr>
    </w:lvl>
    <w:lvl w:ilvl="3" w:tplc="9BC8D960">
      <w:start w:val="1"/>
      <w:numFmt w:val="decimal"/>
      <w:lvlText w:val="%4."/>
      <w:lvlJc w:val="left"/>
      <w:pPr>
        <w:ind w:left="2880" w:hanging="360"/>
      </w:pPr>
    </w:lvl>
    <w:lvl w:ilvl="4" w:tplc="E1E0F580">
      <w:start w:val="1"/>
      <w:numFmt w:val="lowerLetter"/>
      <w:lvlText w:val="%5."/>
      <w:lvlJc w:val="left"/>
      <w:pPr>
        <w:ind w:left="3600" w:hanging="360"/>
      </w:pPr>
    </w:lvl>
    <w:lvl w:ilvl="5" w:tplc="F00CA768">
      <w:start w:val="1"/>
      <w:numFmt w:val="lowerRoman"/>
      <w:lvlText w:val="%6."/>
      <w:lvlJc w:val="right"/>
      <w:pPr>
        <w:ind w:left="4320" w:hanging="180"/>
      </w:pPr>
    </w:lvl>
    <w:lvl w:ilvl="6" w:tplc="CCC07854">
      <w:start w:val="1"/>
      <w:numFmt w:val="decimal"/>
      <w:lvlText w:val="%7."/>
      <w:lvlJc w:val="left"/>
      <w:pPr>
        <w:ind w:left="5040" w:hanging="360"/>
      </w:pPr>
    </w:lvl>
    <w:lvl w:ilvl="7" w:tplc="8D1E61E2">
      <w:start w:val="1"/>
      <w:numFmt w:val="lowerLetter"/>
      <w:lvlText w:val="%8."/>
      <w:lvlJc w:val="left"/>
      <w:pPr>
        <w:ind w:left="5760" w:hanging="360"/>
      </w:pPr>
    </w:lvl>
    <w:lvl w:ilvl="8" w:tplc="869EBF5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BC4F3"/>
    <w:multiLevelType w:val="hybridMultilevel"/>
    <w:tmpl w:val="77B4B4E6"/>
    <w:lvl w:ilvl="0" w:tplc="6478D2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E2EF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B083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4CAC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109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1262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AC9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D490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E82A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70543028">
    <w:abstractNumId w:val="2"/>
  </w:num>
  <w:num w:numId="2" w16cid:durableId="1013148926">
    <w:abstractNumId w:val="1"/>
  </w:num>
  <w:num w:numId="3" w16cid:durableId="67780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1F"/>
    <w:rsid w:val="00035642"/>
    <w:rsid w:val="000B646D"/>
    <w:rsid w:val="000C37CA"/>
    <w:rsid w:val="00107266"/>
    <w:rsid w:val="00126622"/>
    <w:rsid w:val="0014054A"/>
    <w:rsid w:val="001656B4"/>
    <w:rsid w:val="00194E34"/>
    <w:rsid w:val="00196CFD"/>
    <w:rsid w:val="001B20AE"/>
    <w:rsid w:val="001B74B9"/>
    <w:rsid w:val="001D0ECE"/>
    <w:rsid w:val="00210418"/>
    <w:rsid w:val="00240734"/>
    <w:rsid w:val="002A6D70"/>
    <w:rsid w:val="002D7E33"/>
    <w:rsid w:val="00335AF4"/>
    <w:rsid w:val="00361593"/>
    <w:rsid w:val="0036520C"/>
    <w:rsid w:val="003960E0"/>
    <w:rsid w:val="003D07D2"/>
    <w:rsid w:val="00403F97"/>
    <w:rsid w:val="00444AD5"/>
    <w:rsid w:val="0045206F"/>
    <w:rsid w:val="0048F939"/>
    <w:rsid w:val="00491C3D"/>
    <w:rsid w:val="004B3B4F"/>
    <w:rsid w:val="004B56B8"/>
    <w:rsid w:val="004BA30A"/>
    <w:rsid w:val="004C7FCD"/>
    <w:rsid w:val="004D0777"/>
    <w:rsid w:val="004E2154"/>
    <w:rsid w:val="005B7736"/>
    <w:rsid w:val="005F441F"/>
    <w:rsid w:val="00600002"/>
    <w:rsid w:val="00612E8E"/>
    <w:rsid w:val="006452E0"/>
    <w:rsid w:val="00661C8D"/>
    <w:rsid w:val="006B71AD"/>
    <w:rsid w:val="006F2C1E"/>
    <w:rsid w:val="00766730"/>
    <w:rsid w:val="00782E1A"/>
    <w:rsid w:val="007B5A9C"/>
    <w:rsid w:val="007C44E2"/>
    <w:rsid w:val="00835A19"/>
    <w:rsid w:val="00855D96"/>
    <w:rsid w:val="00867238"/>
    <w:rsid w:val="008930BB"/>
    <w:rsid w:val="00895DAA"/>
    <w:rsid w:val="00897B25"/>
    <w:rsid w:val="008B627D"/>
    <w:rsid w:val="008F6240"/>
    <w:rsid w:val="00962C2B"/>
    <w:rsid w:val="009A0A80"/>
    <w:rsid w:val="009A402F"/>
    <w:rsid w:val="009A4C2F"/>
    <w:rsid w:val="009B10BF"/>
    <w:rsid w:val="009B606A"/>
    <w:rsid w:val="009C2066"/>
    <w:rsid w:val="009F0F6C"/>
    <w:rsid w:val="009F4C51"/>
    <w:rsid w:val="00A90EA8"/>
    <w:rsid w:val="00AA09B7"/>
    <w:rsid w:val="00AB62F2"/>
    <w:rsid w:val="00AF0739"/>
    <w:rsid w:val="00B17A9A"/>
    <w:rsid w:val="00B6786A"/>
    <w:rsid w:val="00BB5C22"/>
    <w:rsid w:val="00BC1410"/>
    <w:rsid w:val="00BF0137"/>
    <w:rsid w:val="00C62065"/>
    <w:rsid w:val="00C67328"/>
    <w:rsid w:val="00C80B66"/>
    <w:rsid w:val="00C91BBD"/>
    <w:rsid w:val="00CB6E3B"/>
    <w:rsid w:val="00D360DB"/>
    <w:rsid w:val="00D76F37"/>
    <w:rsid w:val="00DF19A1"/>
    <w:rsid w:val="00E74694"/>
    <w:rsid w:val="00E90373"/>
    <w:rsid w:val="00E94B22"/>
    <w:rsid w:val="00EC6C0A"/>
    <w:rsid w:val="00EE5841"/>
    <w:rsid w:val="00F211B8"/>
    <w:rsid w:val="00F52C3B"/>
    <w:rsid w:val="00FC31C3"/>
    <w:rsid w:val="01471B0D"/>
    <w:rsid w:val="0151BF85"/>
    <w:rsid w:val="01C6E549"/>
    <w:rsid w:val="023EF6DF"/>
    <w:rsid w:val="02B911F5"/>
    <w:rsid w:val="042C3D6C"/>
    <w:rsid w:val="052B9EBE"/>
    <w:rsid w:val="052D44C0"/>
    <w:rsid w:val="052EF78A"/>
    <w:rsid w:val="05EA95D3"/>
    <w:rsid w:val="068EA33A"/>
    <w:rsid w:val="079BCD5C"/>
    <w:rsid w:val="07D8EF59"/>
    <w:rsid w:val="088A92C3"/>
    <w:rsid w:val="08DD1350"/>
    <w:rsid w:val="09558517"/>
    <w:rsid w:val="0A37D3A3"/>
    <w:rsid w:val="0AB682BC"/>
    <w:rsid w:val="0AB9AB4A"/>
    <w:rsid w:val="0AC9E8D1"/>
    <w:rsid w:val="0AEEF714"/>
    <w:rsid w:val="0BD9B738"/>
    <w:rsid w:val="0BF5EE4A"/>
    <w:rsid w:val="0D66B94D"/>
    <w:rsid w:val="0D78C337"/>
    <w:rsid w:val="0DA5F9D5"/>
    <w:rsid w:val="0E0A5F60"/>
    <w:rsid w:val="0E786BE6"/>
    <w:rsid w:val="0EB9BE76"/>
    <w:rsid w:val="0F24FEED"/>
    <w:rsid w:val="0F7A38ED"/>
    <w:rsid w:val="0FCA11F5"/>
    <w:rsid w:val="0FDA2F5C"/>
    <w:rsid w:val="104EE7AA"/>
    <w:rsid w:val="105E09AE"/>
    <w:rsid w:val="1071DEE1"/>
    <w:rsid w:val="108CDB06"/>
    <w:rsid w:val="11301415"/>
    <w:rsid w:val="11DABD31"/>
    <w:rsid w:val="124C345A"/>
    <w:rsid w:val="1275A607"/>
    <w:rsid w:val="12946D8E"/>
    <w:rsid w:val="134B60EC"/>
    <w:rsid w:val="1369B30E"/>
    <w:rsid w:val="13F9E219"/>
    <w:rsid w:val="146CA081"/>
    <w:rsid w:val="14B61BDF"/>
    <w:rsid w:val="14ED0285"/>
    <w:rsid w:val="15673B38"/>
    <w:rsid w:val="1576C474"/>
    <w:rsid w:val="1673AD14"/>
    <w:rsid w:val="16B7D92C"/>
    <w:rsid w:val="16BC9EDC"/>
    <w:rsid w:val="17A83D81"/>
    <w:rsid w:val="1851EC26"/>
    <w:rsid w:val="194BC8D3"/>
    <w:rsid w:val="19BD106A"/>
    <w:rsid w:val="19E4E2FF"/>
    <w:rsid w:val="19E65435"/>
    <w:rsid w:val="19F88C43"/>
    <w:rsid w:val="1A1B5AF6"/>
    <w:rsid w:val="1A380960"/>
    <w:rsid w:val="1A52EFA0"/>
    <w:rsid w:val="1A5F33C5"/>
    <w:rsid w:val="1A80B7EC"/>
    <w:rsid w:val="1A912FA2"/>
    <w:rsid w:val="1AF03410"/>
    <w:rsid w:val="1B298F3C"/>
    <w:rsid w:val="1B302F36"/>
    <w:rsid w:val="1B47BAA1"/>
    <w:rsid w:val="1BF959B0"/>
    <w:rsid w:val="1BFB0426"/>
    <w:rsid w:val="1C4CC3B0"/>
    <w:rsid w:val="1C8B3ED8"/>
    <w:rsid w:val="1C98517D"/>
    <w:rsid w:val="1D0B3F2A"/>
    <w:rsid w:val="1D222AEB"/>
    <w:rsid w:val="1D72711F"/>
    <w:rsid w:val="1D73C34B"/>
    <w:rsid w:val="1D7DAC2A"/>
    <w:rsid w:val="1D8EE701"/>
    <w:rsid w:val="1E62C7EF"/>
    <w:rsid w:val="1ED49208"/>
    <w:rsid w:val="1F1B3223"/>
    <w:rsid w:val="1F32A4E8"/>
    <w:rsid w:val="1F3EB37A"/>
    <w:rsid w:val="2016AFCB"/>
    <w:rsid w:val="207EC887"/>
    <w:rsid w:val="20C5B798"/>
    <w:rsid w:val="20CE7549"/>
    <w:rsid w:val="21BA4AB6"/>
    <w:rsid w:val="21BC87FA"/>
    <w:rsid w:val="21D8D006"/>
    <w:rsid w:val="221298AE"/>
    <w:rsid w:val="22D2B080"/>
    <w:rsid w:val="232931A5"/>
    <w:rsid w:val="2359BF99"/>
    <w:rsid w:val="2376F2AA"/>
    <w:rsid w:val="240330B5"/>
    <w:rsid w:val="2452408F"/>
    <w:rsid w:val="2493CD27"/>
    <w:rsid w:val="24C2F43F"/>
    <w:rsid w:val="251BD2D1"/>
    <w:rsid w:val="257988AD"/>
    <w:rsid w:val="26347DF5"/>
    <w:rsid w:val="2675ECB9"/>
    <w:rsid w:val="268B70B6"/>
    <w:rsid w:val="271BEDE4"/>
    <w:rsid w:val="28A51D3E"/>
    <w:rsid w:val="28C1409B"/>
    <w:rsid w:val="28C666AA"/>
    <w:rsid w:val="28E20D4C"/>
    <w:rsid w:val="291581DA"/>
    <w:rsid w:val="2A75578F"/>
    <w:rsid w:val="2ACBF894"/>
    <w:rsid w:val="2AE86256"/>
    <w:rsid w:val="2B0EE9BF"/>
    <w:rsid w:val="2BA93DF3"/>
    <w:rsid w:val="2C42E2CC"/>
    <w:rsid w:val="2D6895D4"/>
    <w:rsid w:val="2D76E231"/>
    <w:rsid w:val="2DA048C8"/>
    <w:rsid w:val="2DB4B793"/>
    <w:rsid w:val="2DC7593B"/>
    <w:rsid w:val="2DD71306"/>
    <w:rsid w:val="2EDBFE55"/>
    <w:rsid w:val="2F3FCEE8"/>
    <w:rsid w:val="2F48C8B2"/>
    <w:rsid w:val="30223324"/>
    <w:rsid w:val="309ECFB0"/>
    <w:rsid w:val="30F6A12F"/>
    <w:rsid w:val="31317C8D"/>
    <w:rsid w:val="31D6DC3E"/>
    <w:rsid w:val="3409075B"/>
    <w:rsid w:val="34122396"/>
    <w:rsid w:val="34EEE6E5"/>
    <w:rsid w:val="352B3418"/>
    <w:rsid w:val="355C4249"/>
    <w:rsid w:val="361E4A2B"/>
    <w:rsid w:val="3623122E"/>
    <w:rsid w:val="36382ADF"/>
    <w:rsid w:val="363A2DBA"/>
    <w:rsid w:val="36BF463C"/>
    <w:rsid w:val="36EF57B1"/>
    <w:rsid w:val="370CDE2A"/>
    <w:rsid w:val="3729C7AD"/>
    <w:rsid w:val="37EF1651"/>
    <w:rsid w:val="382585B3"/>
    <w:rsid w:val="38265F08"/>
    <w:rsid w:val="38E0FA13"/>
    <w:rsid w:val="39ED7E74"/>
    <w:rsid w:val="3AC69320"/>
    <w:rsid w:val="3AC95F59"/>
    <w:rsid w:val="3AE69145"/>
    <w:rsid w:val="3B570020"/>
    <w:rsid w:val="3BA0C362"/>
    <w:rsid w:val="3BD89193"/>
    <w:rsid w:val="3BE652EB"/>
    <w:rsid w:val="3CD08525"/>
    <w:rsid w:val="3D6BBF58"/>
    <w:rsid w:val="3E81A251"/>
    <w:rsid w:val="3ED2E570"/>
    <w:rsid w:val="3F7A69E2"/>
    <w:rsid w:val="3FA22A8D"/>
    <w:rsid w:val="4035C19C"/>
    <w:rsid w:val="4160EE6B"/>
    <w:rsid w:val="41AA93DB"/>
    <w:rsid w:val="41C22EF0"/>
    <w:rsid w:val="41C8A062"/>
    <w:rsid w:val="4216708B"/>
    <w:rsid w:val="427D64E1"/>
    <w:rsid w:val="42DCB583"/>
    <w:rsid w:val="42E89A9B"/>
    <w:rsid w:val="42F0E370"/>
    <w:rsid w:val="42F3C1A2"/>
    <w:rsid w:val="433DADEA"/>
    <w:rsid w:val="439A9981"/>
    <w:rsid w:val="439BC776"/>
    <w:rsid w:val="441BD4EE"/>
    <w:rsid w:val="44294617"/>
    <w:rsid w:val="442D1F10"/>
    <w:rsid w:val="449E9365"/>
    <w:rsid w:val="450DF1C0"/>
    <w:rsid w:val="4526019A"/>
    <w:rsid w:val="4548206F"/>
    <w:rsid w:val="455CDB57"/>
    <w:rsid w:val="456DBD1B"/>
    <w:rsid w:val="45D99318"/>
    <w:rsid w:val="46A8C896"/>
    <w:rsid w:val="46B4955F"/>
    <w:rsid w:val="474859E6"/>
    <w:rsid w:val="478319D5"/>
    <w:rsid w:val="48E7BBE9"/>
    <w:rsid w:val="48E846AB"/>
    <w:rsid w:val="495199B3"/>
    <w:rsid w:val="499842D1"/>
    <w:rsid w:val="49A8048C"/>
    <w:rsid w:val="49E84427"/>
    <w:rsid w:val="4A75D5FE"/>
    <w:rsid w:val="4A98C016"/>
    <w:rsid w:val="4AC933C7"/>
    <w:rsid w:val="4D06CF43"/>
    <w:rsid w:val="4E0443F6"/>
    <w:rsid w:val="4E3A700D"/>
    <w:rsid w:val="4F2A05D9"/>
    <w:rsid w:val="4F2C40BD"/>
    <w:rsid w:val="4F9C0EC0"/>
    <w:rsid w:val="501C2C2D"/>
    <w:rsid w:val="50B29B6D"/>
    <w:rsid w:val="50BB926C"/>
    <w:rsid w:val="515A3426"/>
    <w:rsid w:val="515F9569"/>
    <w:rsid w:val="51EB7B3D"/>
    <w:rsid w:val="52005F25"/>
    <w:rsid w:val="5201F466"/>
    <w:rsid w:val="52068E99"/>
    <w:rsid w:val="5253899A"/>
    <w:rsid w:val="52F64051"/>
    <w:rsid w:val="53874B9E"/>
    <w:rsid w:val="53EB8846"/>
    <w:rsid w:val="540BCF2E"/>
    <w:rsid w:val="54D40BA4"/>
    <w:rsid w:val="5533654F"/>
    <w:rsid w:val="5553BBCF"/>
    <w:rsid w:val="5597EF13"/>
    <w:rsid w:val="56112DF8"/>
    <w:rsid w:val="561B886E"/>
    <w:rsid w:val="56404FA5"/>
    <w:rsid w:val="5751AE9A"/>
    <w:rsid w:val="5811F558"/>
    <w:rsid w:val="58419464"/>
    <w:rsid w:val="588105C4"/>
    <w:rsid w:val="58C95C74"/>
    <w:rsid w:val="58E03003"/>
    <w:rsid w:val="59D51467"/>
    <w:rsid w:val="59DD64C5"/>
    <w:rsid w:val="5A06BB37"/>
    <w:rsid w:val="5A16B2E0"/>
    <w:rsid w:val="5A22FFFC"/>
    <w:rsid w:val="5AA24992"/>
    <w:rsid w:val="5B36F39F"/>
    <w:rsid w:val="5B558D4A"/>
    <w:rsid w:val="5B76FE94"/>
    <w:rsid w:val="5B8945FB"/>
    <w:rsid w:val="5BB0A275"/>
    <w:rsid w:val="5BCDD94C"/>
    <w:rsid w:val="5C0F7E5F"/>
    <w:rsid w:val="5C108862"/>
    <w:rsid w:val="5CA09748"/>
    <w:rsid w:val="5CAAEE58"/>
    <w:rsid w:val="5CF54F01"/>
    <w:rsid w:val="5CF6A7F9"/>
    <w:rsid w:val="5D7B0B88"/>
    <w:rsid w:val="5D9E157C"/>
    <w:rsid w:val="5E1B8016"/>
    <w:rsid w:val="5F687E75"/>
    <w:rsid w:val="60899660"/>
    <w:rsid w:val="608DCA69"/>
    <w:rsid w:val="60F05D19"/>
    <w:rsid w:val="61715A5A"/>
    <w:rsid w:val="6172BB1F"/>
    <w:rsid w:val="6198A021"/>
    <w:rsid w:val="6219D5DD"/>
    <w:rsid w:val="62B797C4"/>
    <w:rsid w:val="62CB7EA9"/>
    <w:rsid w:val="633FCBFD"/>
    <w:rsid w:val="640C2BDB"/>
    <w:rsid w:val="64D93007"/>
    <w:rsid w:val="64D9B8F4"/>
    <w:rsid w:val="64F93271"/>
    <w:rsid w:val="652804F2"/>
    <w:rsid w:val="6551769F"/>
    <w:rsid w:val="65F31C90"/>
    <w:rsid w:val="663BA0DE"/>
    <w:rsid w:val="6702993D"/>
    <w:rsid w:val="67352D22"/>
    <w:rsid w:val="67546C2A"/>
    <w:rsid w:val="678C20E4"/>
    <w:rsid w:val="67EB2E46"/>
    <w:rsid w:val="68467D57"/>
    <w:rsid w:val="693A404A"/>
    <w:rsid w:val="69468DEA"/>
    <w:rsid w:val="6A24CC2F"/>
    <w:rsid w:val="6A3623E2"/>
    <w:rsid w:val="6A827874"/>
    <w:rsid w:val="6C7CEDA1"/>
    <w:rsid w:val="6CAC8D90"/>
    <w:rsid w:val="6E1C408E"/>
    <w:rsid w:val="6E70DFCE"/>
    <w:rsid w:val="6EA4B204"/>
    <w:rsid w:val="6EC26AE3"/>
    <w:rsid w:val="6EF858E5"/>
    <w:rsid w:val="6F2B230E"/>
    <w:rsid w:val="6F4EACAC"/>
    <w:rsid w:val="6F7968B0"/>
    <w:rsid w:val="6FA981CE"/>
    <w:rsid w:val="7038F2CC"/>
    <w:rsid w:val="70EA7D0D"/>
    <w:rsid w:val="71412742"/>
    <w:rsid w:val="715750F1"/>
    <w:rsid w:val="71BC6309"/>
    <w:rsid w:val="7220843D"/>
    <w:rsid w:val="72864D6E"/>
    <w:rsid w:val="72EDE756"/>
    <w:rsid w:val="72FBA17A"/>
    <w:rsid w:val="743DC54C"/>
    <w:rsid w:val="749E7718"/>
    <w:rsid w:val="7657D79E"/>
    <w:rsid w:val="772EC78A"/>
    <w:rsid w:val="7759BE91"/>
    <w:rsid w:val="7761DDED"/>
    <w:rsid w:val="77A52CFE"/>
    <w:rsid w:val="77B493B3"/>
    <w:rsid w:val="77CC6C31"/>
    <w:rsid w:val="781A57C6"/>
    <w:rsid w:val="78247BE8"/>
    <w:rsid w:val="78B638AE"/>
    <w:rsid w:val="78BE32FC"/>
    <w:rsid w:val="78FE8840"/>
    <w:rsid w:val="796D333B"/>
    <w:rsid w:val="79F45A15"/>
    <w:rsid w:val="7AE3E4CF"/>
    <w:rsid w:val="7B9C1E99"/>
    <w:rsid w:val="7BEF437A"/>
    <w:rsid w:val="7C0A0851"/>
    <w:rsid w:val="7C2674F9"/>
    <w:rsid w:val="7C39761B"/>
    <w:rsid w:val="7C49B218"/>
    <w:rsid w:val="7C72DBC6"/>
    <w:rsid w:val="7C89B4DD"/>
    <w:rsid w:val="7DAED921"/>
    <w:rsid w:val="7E1F7E98"/>
    <w:rsid w:val="7EB11C7A"/>
    <w:rsid w:val="7EBD818F"/>
    <w:rsid w:val="7EF6E732"/>
    <w:rsid w:val="7F814B3F"/>
    <w:rsid w:val="7FA14C36"/>
    <w:rsid w:val="7FD7A3F3"/>
    <w:rsid w:val="7FE91745"/>
    <w:rsid w:val="7FEA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F8BAA"/>
  <w15:docId w15:val="{13F86A6B-B1F3-417E-8B2B-4D026FEC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3960E0"/>
    <w:rPr>
      <w:rFonts w:ascii="Arial" w:hAnsi="Arial"/>
      <w:color w:val="646363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410"/>
    <w:pPr>
      <w:keepNext/>
      <w:keepLines/>
      <w:spacing w:before="240" w:after="240"/>
      <w:outlineLvl w:val="0"/>
    </w:pPr>
    <w:rPr>
      <w:rFonts w:eastAsiaTheme="majorEastAsia" w:cstheme="majorBidi"/>
      <w:b/>
      <w:color w:val="EE720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410"/>
    <w:pPr>
      <w:keepNext/>
      <w:keepLines/>
      <w:spacing w:before="240" w:after="240"/>
      <w:outlineLvl w:val="1"/>
    </w:pPr>
    <w:rPr>
      <w:rFonts w:eastAsiaTheme="majorEastAsia" w:cstheme="majorBidi"/>
      <w:color w:val="0084B7"/>
      <w:sz w:val="24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4216708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D96"/>
  </w:style>
  <w:style w:type="paragraph" w:styleId="Footer">
    <w:name w:val="footer"/>
    <w:basedOn w:val="Normal"/>
    <w:link w:val="Foot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D96"/>
  </w:style>
  <w:style w:type="paragraph" w:styleId="BalloonText">
    <w:name w:val="Balloon Text"/>
    <w:basedOn w:val="Normal"/>
    <w:link w:val="BalloonTextChar"/>
    <w:uiPriority w:val="99"/>
    <w:semiHidden/>
    <w:unhideWhenUsed/>
    <w:rsid w:val="0085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5D9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rsid w:val="003960E0"/>
    <w:pPr>
      <w:spacing w:after="0"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960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BC1410"/>
    <w:rPr>
      <w:rFonts w:ascii="Arial" w:hAnsi="Arial" w:eastAsiaTheme="majorEastAsia" w:cstheme="majorBidi"/>
      <w:b/>
      <w:color w:val="EE7203"/>
      <w:sz w:val="2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BC1410"/>
    <w:rPr>
      <w:rFonts w:ascii="Arial" w:hAnsi="Arial" w:eastAsiaTheme="majorEastAsia" w:cstheme="majorBidi"/>
      <w:color w:val="0084B7"/>
      <w:sz w:val="24"/>
      <w:szCs w:val="26"/>
    </w:rPr>
  </w:style>
  <w:style w:type="paragraph" w:styleId="NoSpacing">
    <w:name w:val="No Spacing"/>
    <w:uiPriority w:val="1"/>
    <w:qFormat/>
    <w:rsid w:val="00491C3D"/>
    <w:pPr>
      <w:spacing w:after="0" w:line="240" w:lineRule="auto"/>
    </w:pPr>
    <w:rPr>
      <w:rFonts w:ascii="Arial" w:hAnsi="Arial"/>
      <w:color w:val="646363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Smith\Downloads\BA_Fast%20Responder_Continuation%20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8F443CDD13C429EEF450F590987C9" ma:contentTypeVersion="" ma:contentTypeDescription="Create a new document." ma:contentTypeScope="" ma:versionID="d9ab21f832d9f7cf257dddbb96657b6e">
  <xsd:schema xmlns:xsd="http://www.w3.org/2001/XMLSchema" xmlns:xs="http://www.w3.org/2001/XMLSchema" xmlns:p="http://schemas.microsoft.com/office/2006/metadata/properties" xmlns:ns2="f8f7eb3d-a858-47a0-8b8c-f5d82980d53b" targetNamespace="http://schemas.microsoft.com/office/2006/metadata/properties" ma:root="true" ma:fieldsID="2a7c36028b697cb1c026bae9c4d08575" ns2:_="">
    <xsd:import namespace="f8f7eb3d-a858-47a0-8b8c-f5d82980d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7eb3d-a858-47a0-8b8c-f5d82980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88B271-A2EA-4E0A-A614-5FBD55CE8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2B618-6279-430D-8236-F96EC3003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7eb3d-a858-47a0-8b8c-f5d82980d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D03D8-98A7-464C-A52F-1B0D56AA6E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BA_Fast Responder_Continuation sheet template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Hannah Smith</dc:creator>
  <keywords/>
  <lastModifiedBy>Hannah Smith</lastModifiedBy>
  <revision>23</revision>
  <dcterms:created xsi:type="dcterms:W3CDTF">2023-12-05T12:12:00.0000000Z</dcterms:created>
  <dcterms:modified xsi:type="dcterms:W3CDTF">2026-04-08T14:57:08.6956532Z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0x0101000748F443CDD13C429EEF450F590987C9</vt:lpwstr>
  </property>
  <property fmtid="{D5CDD505-2E9C-101B-9397-08002B2CF9AE}" pid="3" name="Order">
    <vt:r8>17700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